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bookmarkStart w:id="0" w:name="_GoBack"/>
      <w:bookmarkEnd w:id="0"/>
    </w:p>
    <w:tbl>
      <w:tblPr>
        <w:tblStyle w:val="Tabellenraster"/>
        <w:tblW w:w="9747" w:type="dxa"/>
        <w:tblLook w:val="04A0" w:firstRow="1" w:lastRow="0" w:firstColumn="1" w:lastColumn="0" w:noHBand="0" w:noVBand="1"/>
      </w:tblPr>
      <w:tblGrid>
        <w:gridCol w:w="4761"/>
        <w:gridCol w:w="16"/>
        <w:gridCol w:w="1710"/>
        <w:gridCol w:w="1701"/>
        <w:gridCol w:w="1559"/>
      </w:tblGrid>
      <w:tr w:rsidR="009A7EC0" w:rsidTr="00136548">
        <w:tc>
          <w:tcPr>
            <w:tcW w:w="9747" w:type="dxa"/>
            <w:gridSpan w:val="5"/>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8F2507">
            <w:pPr>
              <w:spacing w:before="120" w:after="120"/>
            </w:pPr>
            <w:r w:rsidRPr="00A30E0C">
              <w:rPr>
                <w:b/>
              </w:rPr>
              <w:t>Ziffer</w:t>
            </w:r>
            <w:r w:rsidR="00A30E0C">
              <w:tab/>
            </w:r>
            <w:r w:rsidR="00BC223E">
              <w:tab/>
            </w:r>
            <w:r w:rsidR="00BC223E">
              <w:tab/>
            </w:r>
            <w:r w:rsidR="008F2507">
              <w:tab/>
            </w:r>
            <w:r w:rsidR="008F2507">
              <w:tab/>
            </w:r>
            <w:r w:rsidR="00BC223E">
              <w:tab/>
            </w:r>
            <w:r w:rsidR="00BC223E">
              <w:tab/>
            </w:r>
            <w:r w:rsidR="009A7EC0" w:rsidRPr="009B790A">
              <w:rPr>
                <w:b/>
              </w:rPr>
              <w:t>„</w:t>
            </w:r>
            <w:r w:rsidR="008F2507" w:rsidRPr="008F2507">
              <w:rPr>
                <w:b/>
              </w:rPr>
              <w:t>XXV.</w:t>
            </w:r>
            <w:r w:rsidR="008F2507">
              <w:rPr>
                <w:b/>
              </w:rPr>
              <w:t xml:space="preserve"> </w:t>
            </w:r>
            <w:r w:rsidR="008F2507" w:rsidRPr="008F2507">
              <w:rPr>
                <w:b/>
              </w:rPr>
              <w:t>Beschäftigte in Sparkassen</w:t>
            </w:r>
            <w:r w:rsidR="00553998">
              <w:rPr>
                <w:b/>
              </w:rPr>
              <w:t>“</w:t>
            </w:r>
          </w:p>
        </w:tc>
      </w:tr>
      <w:tr w:rsidR="009B1A3E" w:rsidRPr="0001508F" w:rsidTr="00BC6D1A">
        <w:tc>
          <w:tcPr>
            <w:tcW w:w="9747" w:type="dxa"/>
            <w:gridSpan w:val="5"/>
          </w:tcPr>
          <w:p w:rsidR="008F2507" w:rsidRPr="008F2507" w:rsidRDefault="008F2507" w:rsidP="008F2507">
            <w:pPr>
              <w:spacing w:before="120" w:after="120"/>
              <w:rPr>
                <w:b/>
              </w:rPr>
            </w:pPr>
            <w:r w:rsidRPr="008F2507">
              <w:rPr>
                <w:b/>
              </w:rPr>
              <w:t>Vorbemerkung</w:t>
            </w:r>
          </w:p>
          <w:p w:rsidR="008F2507" w:rsidRPr="008F2507" w:rsidRDefault="008F2507" w:rsidP="008F2507">
            <w:pPr>
              <w:spacing w:before="120" w:after="120"/>
            </w:pPr>
            <w:r>
              <w:t>1.</w:t>
            </w:r>
            <w:r w:rsidRPr="00D96798">
              <w:rPr>
                <w:b/>
                <w:vertAlign w:val="superscript"/>
              </w:rPr>
              <w:t>1</w:t>
            </w:r>
            <w:r w:rsidRPr="008F2507">
              <w:t xml:space="preserve">Für Beschäftigte, deren Tätigkeit in einem speziellen Tätigkeitsmerkmal für Beschäftigte in der Kundenberatung aufgeführt ist, gelten die Tätigkeitsmerkmale anderer Fallgruppen weder in der Entgeltgruppe, in der sie aufgeführt sind, noch in einer höheren Entgeltgruppe. </w:t>
            </w:r>
            <w:r w:rsidRPr="00D96798">
              <w:rPr>
                <w:b/>
                <w:vertAlign w:val="superscript"/>
              </w:rPr>
              <w:t>2</w:t>
            </w:r>
            <w:r w:rsidRPr="008F2507">
              <w:t xml:space="preserve">Dies gilt nicht, soweit Fallgruppen in höheren Entgeltgruppen ausdrücklich eine Heraushebung aus speziellen Tätigkeitsmerkmalen für Beschäftigte in der Kundenberatung vorsehen. </w:t>
            </w:r>
            <w:r w:rsidRPr="00D96798">
              <w:rPr>
                <w:b/>
                <w:vertAlign w:val="superscript"/>
              </w:rPr>
              <w:t>3</w:t>
            </w:r>
            <w:r w:rsidRPr="008F2507">
              <w:t xml:space="preserve">Eine ausdrückliche Heraushebung im Sinne des Satzes 2 enthalten auch die Entgeltgruppe 10 Fallgruppe 1, die Entgeltgruppe 11 und die Entgeltgruppe 12. </w:t>
            </w:r>
            <w:r w:rsidRPr="00D96798">
              <w:rPr>
                <w:b/>
                <w:vertAlign w:val="superscript"/>
              </w:rPr>
              <w:t>4</w:t>
            </w:r>
            <w:r w:rsidRPr="008F2507">
              <w:t xml:space="preserve">Die Entgeltgruppen 13 bis 15 finden bei Erfüllung der jeweiligen Anforderungen auch für Beschäftigte in der Kundenberatung Anwendung. </w:t>
            </w:r>
          </w:p>
          <w:p w:rsidR="009B1A3E" w:rsidRPr="0001508F" w:rsidRDefault="00D96798" w:rsidP="00D96798">
            <w:pPr>
              <w:spacing w:before="120" w:after="120"/>
              <w:rPr>
                <w:b/>
              </w:rPr>
            </w:pPr>
            <w:r>
              <w:t xml:space="preserve">2. </w:t>
            </w:r>
            <w:r w:rsidR="008F2507" w:rsidRPr="008F2507">
              <w:t xml:space="preserve">Die Tätigkeitsmerkmale des Teils A Abschnitt I Ziffer 3 </w:t>
            </w:r>
            <w:r w:rsidRPr="00D96798">
              <w:rPr>
                <w:b/>
                <w:i/>
                <w:sz w:val="20"/>
                <w:szCs w:val="20"/>
              </w:rPr>
              <w:t>(Anm.</w:t>
            </w:r>
            <w:r>
              <w:rPr>
                <w:b/>
                <w:i/>
                <w:sz w:val="20"/>
                <w:szCs w:val="20"/>
              </w:rPr>
              <w:t>:</w:t>
            </w:r>
            <w:r w:rsidRPr="00D96798">
              <w:rPr>
                <w:b/>
                <w:i/>
                <w:sz w:val="20"/>
                <w:szCs w:val="20"/>
              </w:rPr>
              <w:t xml:space="preserve"> Allg. Teil EG 2 bis 12)</w:t>
            </w:r>
            <w:r>
              <w:t xml:space="preserve"> </w:t>
            </w:r>
            <w:r w:rsidR="008F2507" w:rsidRPr="008F2507">
              <w:t xml:space="preserve">sowie des Teils B Abschnitt XIII </w:t>
            </w:r>
            <w:r w:rsidRPr="00D96798">
              <w:rPr>
                <w:b/>
                <w:i/>
                <w:sz w:val="20"/>
                <w:szCs w:val="20"/>
              </w:rPr>
              <w:t>(Anm.: Beschäftigte im Kassen- und Rechnungswesen)</w:t>
            </w:r>
            <w:r>
              <w:t xml:space="preserve"> </w:t>
            </w:r>
            <w:r w:rsidR="008F2507" w:rsidRPr="008F2507">
              <w:t>finden keine Anwendung.</w:t>
            </w:r>
          </w:p>
        </w:tc>
      </w:tr>
      <w:tr w:rsidR="00196B5F" w:rsidRPr="0001508F" w:rsidTr="009A1AD0">
        <w:tc>
          <w:tcPr>
            <w:tcW w:w="9747" w:type="dxa"/>
            <w:gridSpan w:val="5"/>
          </w:tcPr>
          <w:p w:rsidR="00D72B2B" w:rsidRDefault="00D72B2B" w:rsidP="00BC6D1A">
            <w:pPr>
              <w:spacing w:before="120" w:after="120"/>
              <w:rPr>
                <w:b/>
              </w:rPr>
            </w:pPr>
            <w:r>
              <w:rPr>
                <w:b/>
              </w:rPr>
              <w:t>Übersicht:</w:t>
            </w:r>
          </w:p>
          <w:p w:rsidR="00196B5F" w:rsidRDefault="00D72B2B" w:rsidP="00BC6D1A">
            <w:pPr>
              <w:spacing w:before="120" w:after="120"/>
              <w:rPr>
                <w:b/>
              </w:rPr>
            </w:pPr>
            <w:r>
              <w:rPr>
                <w:b/>
              </w:rPr>
              <w:t>1. Allgemeine Merkmale</w:t>
            </w:r>
          </w:p>
          <w:p w:rsidR="00D72B2B" w:rsidRDefault="00D72B2B" w:rsidP="00BC6D1A">
            <w:pPr>
              <w:spacing w:before="120" w:after="120"/>
              <w:rPr>
                <w:b/>
              </w:rPr>
            </w:pPr>
            <w:r>
              <w:rPr>
                <w:b/>
              </w:rPr>
              <w:t>2a. Leitung von</w:t>
            </w:r>
            <w:r w:rsidR="00CD2253">
              <w:rPr>
                <w:b/>
              </w:rPr>
              <w:t xml:space="preserve"> </w:t>
            </w:r>
            <w:r>
              <w:rPr>
                <w:b/>
              </w:rPr>
              <w:t>Gruppen</w:t>
            </w:r>
          </w:p>
          <w:p w:rsidR="00D72B2B" w:rsidRDefault="00D72B2B" w:rsidP="00BC6D1A">
            <w:pPr>
              <w:spacing w:before="120" w:after="120"/>
              <w:rPr>
                <w:b/>
              </w:rPr>
            </w:pPr>
            <w:r>
              <w:rPr>
                <w:b/>
              </w:rPr>
              <w:t>2b. Leitung von Abteilungen</w:t>
            </w:r>
          </w:p>
          <w:p w:rsidR="00D72B2B" w:rsidRDefault="00D72B2B" w:rsidP="00BC6D1A">
            <w:pPr>
              <w:spacing w:before="120" w:after="120"/>
              <w:rPr>
                <w:b/>
              </w:rPr>
            </w:pPr>
            <w:r>
              <w:rPr>
                <w:b/>
              </w:rPr>
              <w:t>2c. Leitung von Geschäftsstellen</w:t>
            </w:r>
          </w:p>
          <w:p w:rsidR="00D72B2B" w:rsidRDefault="00D72B2B" w:rsidP="00D72B2B">
            <w:pPr>
              <w:spacing w:before="120" w:after="120"/>
              <w:rPr>
                <w:b/>
              </w:rPr>
            </w:pPr>
            <w:r>
              <w:rPr>
                <w:b/>
              </w:rPr>
              <w:t>2d. entfallene Merkmale für Kassierer</w:t>
            </w:r>
          </w:p>
          <w:p w:rsidR="00D72B2B" w:rsidRPr="0001508F" w:rsidRDefault="00D72B2B" w:rsidP="00D72B2B">
            <w:pPr>
              <w:spacing w:before="120" w:after="120"/>
              <w:rPr>
                <w:b/>
              </w:rPr>
            </w:pPr>
            <w:r>
              <w:rPr>
                <w:b/>
              </w:rPr>
              <w:t>2e. entfallene Merkmale für Stellvertreterfunktionen</w:t>
            </w:r>
          </w:p>
        </w:tc>
      </w:tr>
      <w:tr w:rsidR="00BC223E" w:rsidRPr="0001508F" w:rsidTr="007D5DD2">
        <w:tc>
          <w:tcPr>
            <w:tcW w:w="4761" w:type="dxa"/>
          </w:tcPr>
          <w:p w:rsidR="00BC223E" w:rsidRDefault="00D72B2B" w:rsidP="00BC6D1A">
            <w:pPr>
              <w:spacing w:before="120" w:after="120"/>
              <w:rPr>
                <w:b/>
              </w:rPr>
            </w:pPr>
            <w:r>
              <w:rPr>
                <w:b/>
              </w:rPr>
              <w:t xml:space="preserve">1. Allgemeine </w:t>
            </w:r>
            <w:r w:rsidR="00BC223E" w:rsidRPr="0001508F">
              <w:rPr>
                <w:b/>
              </w:rPr>
              <w:t>Merkmal</w:t>
            </w:r>
            <w:r>
              <w:rPr>
                <w:b/>
              </w:rPr>
              <w:t>e</w:t>
            </w:r>
          </w:p>
          <w:p w:rsidR="00DB5EC0" w:rsidRPr="00DB5EC0" w:rsidRDefault="00DB5EC0" w:rsidP="00D72B2B">
            <w:pPr>
              <w:spacing w:before="120" w:after="120"/>
            </w:pPr>
          </w:p>
        </w:tc>
        <w:tc>
          <w:tcPr>
            <w:tcW w:w="1726" w:type="dxa"/>
            <w:gridSpan w:val="2"/>
          </w:tcPr>
          <w:p w:rsidR="00BC223E" w:rsidRPr="0001508F" w:rsidRDefault="00BC223E" w:rsidP="00BC6D1A">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BC223E" w:rsidRPr="0001508F" w:rsidRDefault="00BC223E" w:rsidP="00BC6D1A">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BC223E" w:rsidRPr="0001508F" w:rsidRDefault="00BC223E" w:rsidP="00BC6D1A">
            <w:pPr>
              <w:spacing w:before="120" w:after="120"/>
              <w:rPr>
                <w:b/>
              </w:rPr>
            </w:pPr>
            <w:r w:rsidRPr="0001508F">
              <w:rPr>
                <w:b/>
              </w:rPr>
              <w:t>EG TVöD ab</w:t>
            </w:r>
          </w:p>
          <w:p w:rsidR="00BC223E" w:rsidRPr="0001508F" w:rsidRDefault="00BC223E" w:rsidP="00BC6D1A">
            <w:pPr>
              <w:spacing w:before="120" w:after="120"/>
              <w:rPr>
                <w:b/>
              </w:rPr>
            </w:pPr>
            <w:r w:rsidRPr="0001508F">
              <w:rPr>
                <w:b/>
              </w:rPr>
              <w:t>01.01.2017</w:t>
            </w:r>
          </w:p>
        </w:tc>
      </w:tr>
      <w:tr w:rsidR="004E46E9" w:rsidTr="007D5DD2">
        <w:tc>
          <w:tcPr>
            <w:tcW w:w="4761" w:type="dxa"/>
            <w:shd w:val="clear" w:color="auto" w:fill="auto"/>
          </w:tcPr>
          <w:p w:rsidR="004E46E9" w:rsidRDefault="00281CBD" w:rsidP="00CD2253">
            <w:pPr>
              <w:tabs>
                <w:tab w:val="left" w:pos="1050"/>
              </w:tabs>
              <w:spacing w:before="120" w:after="120"/>
            </w:pPr>
            <w:r>
              <w:t>einfache</w:t>
            </w:r>
            <w:r w:rsidR="00A12C02">
              <w:t xml:space="preserve"> Tätigkeiten</w:t>
            </w:r>
          </w:p>
        </w:tc>
        <w:tc>
          <w:tcPr>
            <w:tcW w:w="1726" w:type="dxa"/>
            <w:gridSpan w:val="2"/>
            <w:shd w:val="clear" w:color="auto" w:fill="auto"/>
          </w:tcPr>
          <w:p w:rsidR="004E46E9" w:rsidRDefault="00F471EB" w:rsidP="00667CF1">
            <w:pPr>
              <w:spacing w:before="120" w:after="120"/>
            </w:pPr>
            <w:r>
              <w:t>IX/</w:t>
            </w:r>
            <w:proofErr w:type="spellStart"/>
            <w:r>
              <w:t>IXa</w:t>
            </w:r>
            <w:proofErr w:type="spellEnd"/>
          </w:p>
        </w:tc>
        <w:tc>
          <w:tcPr>
            <w:tcW w:w="1701" w:type="dxa"/>
            <w:shd w:val="clear" w:color="auto" w:fill="auto"/>
          </w:tcPr>
          <w:p w:rsidR="004E46E9" w:rsidRDefault="00F471EB" w:rsidP="00667CF1">
            <w:pPr>
              <w:spacing w:before="120" w:after="120"/>
            </w:pPr>
            <w:r>
              <w:t>EG 2</w:t>
            </w:r>
          </w:p>
        </w:tc>
        <w:tc>
          <w:tcPr>
            <w:tcW w:w="1559" w:type="dxa"/>
            <w:shd w:val="clear" w:color="auto" w:fill="auto"/>
          </w:tcPr>
          <w:p w:rsidR="004E46E9" w:rsidRPr="00CD2253" w:rsidRDefault="00A12C02" w:rsidP="006B591F">
            <w:pPr>
              <w:spacing w:before="120" w:after="120"/>
              <w:rPr>
                <w:color w:val="FF0000"/>
              </w:rPr>
            </w:pPr>
            <w:r w:rsidRPr="00CD2253">
              <w:t>EG 2</w:t>
            </w:r>
          </w:p>
        </w:tc>
      </w:tr>
      <w:tr w:rsidR="00FF0F4D" w:rsidTr="007D5DD2">
        <w:tc>
          <w:tcPr>
            <w:tcW w:w="4761" w:type="dxa"/>
          </w:tcPr>
          <w:p w:rsidR="00FF0F4D" w:rsidRDefault="00FF0F4D" w:rsidP="00BC6D1A">
            <w:pPr>
              <w:spacing w:before="120" w:after="120"/>
            </w:pPr>
            <w:r>
              <w:t>eingehende fachliche Einarbeitung</w:t>
            </w:r>
          </w:p>
        </w:tc>
        <w:tc>
          <w:tcPr>
            <w:tcW w:w="3427" w:type="dxa"/>
            <w:gridSpan w:val="3"/>
          </w:tcPr>
          <w:p w:rsidR="00FF0F4D" w:rsidRPr="00FF0F4D" w:rsidRDefault="00FF0F4D" w:rsidP="00FF0F4D">
            <w:pPr>
              <w:spacing w:before="120" w:after="120"/>
              <w:rPr>
                <w:b/>
              </w:rPr>
            </w:pPr>
            <w:r w:rsidRPr="00FF0F4D">
              <w:rPr>
                <w:b/>
              </w:rPr>
              <w:t>Neu, wie auch Allg. Teil</w:t>
            </w:r>
          </w:p>
        </w:tc>
        <w:tc>
          <w:tcPr>
            <w:tcW w:w="1559" w:type="dxa"/>
          </w:tcPr>
          <w:p w:rsidR="00FF0F4D" w:rsidRPr="00E41A97" w:rsidRDefault="00FF0F4D" w:rsidP="00BC6D1A">
            <w:pPr>
              <w:spacing w:before="120" w:after="120"/>
              <w:rPr>
                <w:b/>
              </w:rPr>
            </w:pPr>
            <w:r w:rsidRPr="00CD2253">
              <w:rPr>
                <w:b/>
                <w:color w:val="FF0000"/>
              </w:rPr>
              <w:t>EG 3</w:t>
            </w:r>
          </w:p>
        </w:tc>
      </w:tr>
      <w:tr w:rsidR="00F471EB" w:rsidTr="007D5DD2">
        <w:tc>
          <w:tcPr>
            <w:tcW w:w="4761" w:type="dxa"/>
          </w:tcPr>
          <w:p w:rsidR="00F471EB" w:rsidRDefault="00F471EB" w:rsidP="00CD2253">
            <w:pPr>
              <w:spacing w:before="120" w:after="120"/>
            </w:pPr>
            <w:r>
              <w:t>schwierigerer Tätigkeit</w:t>
            </w:r>
          </w:p>
        </w:tc>
        <w:tc>
          <w:tcPr>
            <w:tcW w:w="1726" w:type="dxa"/>
            <w:gridSpan w:val="2"/>
          </w:tcPr>
          <w:p w:rsidR="00F471EB" w:rsidRDefault="00F471EB" w:rsidP="00703963">
            <w:pPr>
              <w:spacing w:before="120" w:after="120"/>
            </w:pPr>
            <w:r>
              <w:t>VIII Fgr. 1</w:t>
            </w:r>
          </w:p>
        </w:tc>
        <w:tc>
          <w:tcPr>
            <w:tcW w:w="1701" w:type="dxa"/>
          </w:tcPr>
          <w:p w:rsidR="00F471EB" w:rsidRDefault="00F471EB" w:rsidP="00BC6D1A">
            <w:pPr>
              <w:spacing w:before="120" w:after="120"/>
            </w:pPr>
            <w:r>
              <w:t>EG 3</w:t>
            </w:r>
          </w:p>
        </w:tc>
        <w:tc>
          <w:tcPr>
            <w:tcW w:w="1559" w:type="dxa"/>
          </w:tcPr>
          <w:p w:rsidR="00F471EB" w:rsidRPr="00DC170B" w:rsidRDefault="00CD2253" w:rsidP="00BC6D1A">
            <w:pPr>
              <w:spacing w:before="120" w:after="120"/>
            </w:pPr>
            <w:r>
              <w:t>entfallen</w:t>
            </w:r>
          </w:p>
        </w:tc>
      </w:tr>
      <w:tr w:rsidR="00FF0F4D" w:rsidTr="007D5DD2">
        <w:tc>
          <w:tcPr>
            <w:tcW w:w="4761" w:type="dxa"/>
          </w:tcPr>
          <w:p w:rsidR="00FF0F4D" w:rsidRDefault="00FF0F4D" w:rsidP="00BC6D1A">
            <w:pPr>
              <w:spacing w:before="120" w:after="120"/>
            </w:pPr>
            <w:r>
              <w:t>schwierige Tätigkeit</w:t>
            </w:r>
          </w:p>
        </w:tc>
        <w:tc>
          <w:tcPr>
            <w:tcW w:w="3427" w:type="dxa"/>
            <w:gridSpan w:val="3"/>
          </w:tcPr>
          <w:p w:rsidR="00FF0F4D" w:rsidRPr="00FF0F4D" w:rsidRDefault="00FF0F4D" w:rsidP="00BC6D1A">
            <w:pPr>
              <w:spacing w:before="120" w:after="120"/>
              <w:rPr>
                <w:b/>
              </w:rPr>
            </w:pPr>
            <w:r w:rsidRPr="00FF0F4D">
              <w:rPr>
                <w:b/>
              </w:rPr>
              <w:t>Neu, wie auch Allg. Teil</w:t>
            </w:r>
          </w:p>
        </w:tc>
        <w:tc>
          <w:tcPr>
            <w:tcW w:w="1559" w:type="dxa"/>
          </w:tcPr>
          <w:p w:rsidR="00FF0F4D" w:rsidRPr="00E41A97" w:rsidRDefault="00FF0F4D" w:rsidP="00BC6D1A">
            <w:pPr>
              <w:spacing w:before="120" w:after="120"/>
              <w:rPr>
                <w:b/>
              </w:rPr>
            </w:pPr>
            <w:r w:rsidRPr="00E41A97">
              <w:rPr>
                <w:b/>
                <w:color w:val="FF0000"/>
              </w:rPr>
              <w:t>EG 4 Fgr. 2</w:t>
            </w:r>
          </w:p>
        </w:tc>
      </w:tr>
      <w:tr w:rsidR="00F471EB" w:rsidTr="007D5DD2">
        <w:tc>
          <w:tcPr>
            <w:tcW w:w="4761" w:type="dxa"/>
          </w:tcPr>
          <w:p w:rsidR="001C0147" w:rsidRDefault="00CD2253" w:rsidP="00CD2253">
            <w:pPr>
              <w:spacing w:before="120" w:after="120"/>
            </w:pPr>
            <w:r>
              <w:t>m</w:t>
            </w:r>
            <w:r w:rsidR="00F471EB">
              <w:t>ind. 25 % gründliche Fachkenntnisse</w:t>
            </w:r>
          </w:p>
        </w:tc>
        <w:tc>
          <w:tcPr>
            <w:tcW w:w="1726" w:type="dxa"/>
            <w:gridSpan w:val="2"/>
          </w:tcPr>
          <w:p w:rsidR="00F471EB" w:rsidRDefault="00F471EB" w:rsidP="005F2186">
            <w:pPr>
              <w:spacing w:before="120" w:after="120"/>
            </w:pPr>
            <w:r>
              <w:t xml:space="preserve">VIII Fgr. </w:t>
            </w:r>
            <w:r w:rsidR="00703963">
              <w:t>2</w:t>
            </w:r>
            <w:r>
              <w:br/>
            </w:r>
            <w:r w:rsidRPr="008330F7">
              <w:rPr>
                <w:i/>
                <w:sz w:val="20"/>
                <w:szCs w:val="20"/>
              </w:rPr>
              <w:t xml:space="preserve">(VII Fgr. </w:t>
            </w:r>
            <w:r w:rsidR="005F2186">
              <w:rPr>
                <w:i/>
                <w:sz w:val="20"/>
                <w:szCs w:val="20"/>
              </w:rPr>
              <w:t>3</w:t>
            </w:r>
            <w:r w:rsidRPr="008330F7">
              <w:rPr>
                <w:i/>
                <w:sz w:val="20"/>
                <w:szCs w:val="20"/>
              </w:rPr>
              <w:t>)</w:t>
            </w:r>
          </w:p>
        </w:tc>
        <w:tc>
          <w:tcPr>
            <w:tcW w:w="1701" w:type="dxa"/>
          </w:tcPr>
          <w:p w:rsidR="00F471EB" w:rsidRDefault="00F471EB" w:rsidP="00BC6D1A">
            <w:pPr>
              <w:spacing w:before="120" w:after="120"/>
            </w:pPr>
            <w:r>
              <w:t>EG 3</w:t>
            </w:r>
            <w:r>
              <w:br/>
            </w:r>
            <w:r w:rsidRPr="008330F7">
              <w:rPr>
                <w:i/>
                <w:sz w:val="20"/>
                <w:szCs w:val="20"/>
              </w:rPr>
              <w:t>(EG 5)</w:t>
            </w:r>
          </w:p>
        </w:tc>
        <w:tc>
          <w:tcPr>
            <w:tcW w:w="1559" w:type="dxa"/>
          </w:tcPr>
          <w:p w:rsidR="00F471EB" w:rsidRPr="00E41A97" w:rsidRDefault="00F471EB" w:rsidP="00BC6D1A">
            <w:pPr>
              <w:spacing w:before="120" w:after="120"/>
              <w:rPr>
                <w:b/>
              </w:rPr>
            </w:pPr>
            <w:r w:rsidRPr="00E41A97">
              <w:rPr>
                <w:b/>
                <w:color w:val="FF0000"/>
              </w:rPr>
              <w:t>EG 4 Fgr. 1</w:t>
            </w:r>
          </w:p>
        </w:tc>
      </w:tr>
      <w:tr w:rsidR="001C0147" w:rsidTr="007D5DD2">
        <w:tc>
          <w:tcPr>
            <w:tcW w:w="4761" w:type="dxa"/>
          </w:tcPr>
          <w:p w:rsidR="001C0147" w:rsidRDefault="001C0147" w:rsidP="00D72B2B">
            <w:pPr>
              <w:spacing w:before="120" w:after="120"/>
            </w:pPr>
            <w:r>
              <w:t>abgeschlossene Ausbildung mind</w:t>
            </w:r>
            <w:r w:rsidR="00D72B2B">
              <w:t>.</w:t>
            </w:r>
            <w:r>
              <w:t xml:space="preserve"> 3 Jahren mit entsprechender Tätigkeit</w:t>
            </w:r>
          </w:p>
        </w:tc>
        <w:tc>
          <w:tcPr>
            <w:tcW w:w="3427" w:type="dxa"/>
            <w:gridSpan w:val="3"/>
          </w:tcPr>
          <w:p w:rsidR="001C0147" w:rsidRPr="001C0147" w:rsidRDefault="001C0147" w:rsidP="001C0147">
            <w:pPr>
              <w:spacing w:before="120" w:after="120"/>
              <w:rPr>
                <w:b/>
              </w:rPr>
            </w:pPr>
            <w:r w:rsidRPr="001C0147">
              <w:rPr>
                <w:b/>
              </w:rPr>
              <w:t>Neu, wie auch Allg. Teil</w:t>
            </w:r>
          </w:p>
        </w:tc>
        <w:tc>
          <w:tcPr>
            <w:tcW w:w="1559" w:type="dxa"/>
          </w:tcPr>
          <w:p w:rsidR="001C0147" w:rsidRPr="00E41A97" w:rsidRDefault="001C0147" w:rsidP="00BC6D1A">
            <w:pPr>
              <w:spacing w:before="120" w:after="120"/>
              <w:rPr>
                <w:b/>
              </w:rPr>
            </w:pPr>
            <w:r w:rsidRPr="00CD2253">
              <w:rPr>
                <w:b/>
                <w:color w:val="FF0000"/>
              </w:rPr>
              <w:t>EG 5 Fgr. 1</w:t>
            </w:r>
          </w:p>
        </w:tc>
      </w:tr>
      <w:tr w:rsidR="00B907B7" w:rsidTr="007D5DD2">
        <w:tc>
          <w:tcPr>
            <w:tcW w:w="4761" w:type="dxa"/>
            <w:shd w:val="clear" w:color="auto" w:fill="auto"/>
          </w:tcPr>
          <w:p w:rsidR="00B907B7" w:rsidRDefault="00A12C02" w:rsidP="00CD2253">
            <w:pPr>
              <w:tabs>
                <w:tab w:val="left" w:pos="1050"/>
              </w:tabs>
              <w:spacing w:before="120" w:after="120"/>
            </w:pPr>
            <w:r>
              <w:t>gründliche Fachkenntnisse</w:t>
            </w:r>
          </w:p>
        </w:tc>
        <w:tc>
          <w:tcPr>
            <w:tcW w:w="1726" w:type="dxa"/>
            <w:gridSpan w:val="2"/>
            <w:shd w:val="clear" w:color="auto" w:fill="auto"/>
          </w:tcPr>
          <w:p w:rsidR="00B907B7" w:rsidRDefault="00703963" w:rsidP="00667CF1">
            <w:pPr>
              <w:spacing w:before="120" w:after="120"/>
            </w:pPr>
            <w:r>
              <w:t>VII Fgr. 1</w:t>
            </w:r>
          </w:p>
        </w:tc>
        <w:tc>
          <w:tcPr>
            <w:tcW w:w="1701" w:type="dxa"/>
            <w:shd w:val="clear" w:color="auto" w:fill="auto"/>
          </w:tcPr>
          <w:p w:rsidR="00B907B7" w:rsidRDefault="001C0147" w:rsidP="00667CF1">
            <w:pPr>
              <w:spacing w:before="120" w:after="120"/>
            </w:pPr>
            <w:r>
              <w:t>EG 5</w:t>
            </w:r>
          </w:p>
        </w:tc>
        <w:tc>
          <w:tcPr>
            <w:tcW w:w="1559" w:type="dxa"/>
            <w:shd w:val="clear" w:color="auto" w:fill="auto"/>
          </w:tcPr>
          <w:p w:rsidR="00B907B7" w:rsidRPr="00A74BE4" w:rsidRDefault="00A12C02" w:rsidP="006B591F">
            <w:pPr>
              <w:spacing w:before="120" w:after="120"/>
              <w:rPr>
                <w:color w:val="FF0000"/>
              </w:rPr>
            </w:pPr>
            <w:r w:rsidRPr="00A74BE4">
              <w:t>EG 5 Fgr. 2</w:t>
            </w:r>
          </w:p>
        </w:tc>
      </w:tr>
      <w:tr w:rsidR="001C0147" w:rsidRPr="00A74BE4" w:rsidTr="007D5DD2">
        <w:tc>
          <w:tcPr>
            <w:tcW w:w="4761" w:type="dxa"/>
            <w:shd w:val="clear" w:color="auto" w:fill="auto"/>
          </w:tcPr>
          <w:p w:rsidR="001C0147" w:rsidRDefault="001C0147" w:rsidP="00CD2253">
            <w:pPr>
              <w:tabs>
                <w:tab w:val="left" w:pos="1050"/>
              </w:tabs>
              <w:spacing w:before="120" w:after="120"/>
            </w:pPr>
            <w:r>
              <w:t xml:space="preserve">Beschäftigte </w:t>
            </w:r>
            <w:r w:rsidRPr="001C0147">
              <w:rPr>
                <w:b/>
              </w:rPr>
              <w:t>in der Kundenberatung</w:t>
            </w:r>
            <w:r w:rsidR="00CD2253">
              <w:rPr>
                <w:b/>
              </w:rPr>
              <w:br/>
            </w:r>
            <w:r>
              <w:t xml:space="preserve">gründliche Fachkenntnisse </w:t>
            </w:r>
          </w:p>
        </w:tc>
        <w:tc>
          <w:tcPr>
            <w:tcW w:w="3427" w:type="dxa"/>
            <w:gridSpan w:val="3"/>
            <w:shd w:val="clear" w:color="auto" w:fill="auto"/>
          </w:tcPr>
          <w:p w:rsidR="001C0147" w:rsidRPr="00567D13" w:rsidRDefault="001C0147" w:rsidP="00567D13">
            <w:pPr>
              <w:spacing w:before="120" w:after="120"/>
              <w:rPr>
                <w:b/>
              </w:rPr>
            </w:pPr>
            <w:r>
              <w:rPr>
                <w:b/>
              </w:rPr>
              <w:t>Neu</w:t>
            </w:r>
          </w:p>
        </w:tc>
        <w:tc>
          <w:tcPr>
            <w:tcW w:w="1559" w:type="dxa"/>
            <w:shd w:val="clear" w:color="auto" w:fill="auto"/>
          </w:tcPr>
          <w:p w:rsidR="001C0147" w:rsidRPr="00A74BE4" w:rsidRDefault="001C0147" w:rsidP="00A12C02">
            <w:pPr>
              <w:spacing w:before="120" w:after="120"/>
              <w:rPr>
                <w:b/>
              </w:rPr>
            </w:pPr>
            <w:r w:rsidRPr="00A74BE4">
              <w:rPr>
                <w:b/>
              </w:rPr>
              <w:t>EG 5 Fgr. 3</w:t>
            </w:r>
          </w:p>
        </w:tc>
      </w:tr>
      <w:tr w:rsidR="00B907B7" w:rsidRPr="00A74BE4" w:rsidTr="007D5DD2">
        <w:tc>
          <w:tcPr>
            <w:tcW w:w="4761" w:type="dxa"/>
            <w:shd w:val="clear" w:color="auto" w:fill="auto"/>
          </w:tcPr>
          <w:p w:rsidR="00B907B7" w:rsidRDefault="008B2EAD" w:rsidP="008B2EAD">
            <w:pPr>
              <w:tabs>
                <w:tab w:val="left" w:pos="1050"/>
              </w:tabs>
              <w:spacing w:before="120" w:after="120"/>
            </w:pPr>
            <w:r>
              <w:t xml:space="preserve">Gründliche und </w:t>
            </w:r>
            <w:r w:rsidR="00281CBD">
              <w:t>vielseitige Fachkenntnisse .</w:t>
            </w:r>
          </w:p>
        </w:tc>
        <w:tc>
          <w:tcPr>
            <w:tcW w:w="1726" w:type="dxa"/>
            <w:gridSpan w:val="2"/>
            <w:shd w:val="clear" w:color="auto" w:fill="auto"/>
          </w:tcPr>
          <w:p w:rsidR="00B907B7" w:rsidRDefault="005F2186" w:rsidP="00A35D39">
            <w:pPr>
              <w:spacing w:before="120" w:after="120"/>
            </w:pPr>
            <w:r>
              <w:t>VII Fgr. 2</w:t>
            </w:r>
            <w:r w:rsidR="001D1BEA">
              <w:br/>
              <w:t>(</w:t>
            </w:r>
            <w:proofErr w:type="spellStart"/>
            <w:r w:rsidR="001D1BEA">
              <w:t>VIb</w:t>
            </w:r>
            <w:proofErr w:type="spellEnd"/>
            <w:r w:rsidR="001D1BEA">
              <w:t xml:space="preserve"> Fgr. 3)</w:t>
            </w:r>
          </w:p>
        </w:tc>
        <w:tc>
          <w:tcPr>
            <w:tcW w:w="1701" w:type="dxa"/>
            <w:shd w:val="clear" w:color="auto" w:fill="auto"/>
          </w:tcPr>
          <w:p w:rsidR="00B907B7" w:rsidRDefault="005F2186" w:rsidP="00A35D39">
            <w:pPr>
              <w:spacing w:before="120" w:after="120"/>
            </w:pPr>
            <w:r>
              <w:t>EG 5</w:t>
            </w:r>
            <w:r w:rsidR="001D1BEA">
              <w:br/>
            </w:r>
            <w:r w:rsidR="00FF0F4D">
              <w:t>(</w:t>
            </w:r>
            <w:r w:rsidR="001D1BEA">
              <w:t>EG 6)</w:t>
            </w:r>
          </w:p>
        </w:tc>
        <w:tc>
          <w:tcPr>
            <w:tcW w:w="1559" w:type="dxa"/>
            <w:shd w:val="clear" w:color="auto" w:fill="auto"/>
          </w:tcPr>
          <w:p w:rsidR="00B907B7" w:rsidRPr="00A74BE4" w:rsidRDefault="00281CBD" w:rsidP="00281CBD">
            <w:pPr>
              <w:spacing w:before="120" w:after="120"/>
              <w:rPr>
                <w:b/>
              </w:rPr>
            </w:pPr>
            <w:r w:rsidRPr="00A74BE4">
              <w:rPr>
                <w:b/>
                <w:color w:val="FF0000"/>
              </w:rPr>
              <w:t>EG 6 Fgr. 1</w:t>
            </w:r>
          </w:p>
        </w:tc>
      </w:tr>
      <w:tr w:rsidR="005F2186" w:rsidRPr="00A74BE4" w:rsidTr="007D5DD2">
        <w:tc>
          <w:tcPr>
            <w:tcW w:w="4761" w:type="dxa"/>
            <w:shd w:val="clear" w:color="auto" w:fill="auto"/>
          </w:tcPr>
          <w:p w:rsidR="005F2186" w:rsidRDefault="005F2186" w:rsidP="00CD2253">
            <w:pPr>
              <w:tabs>
                <w:tab w:val="left" w:pos="1050"/>
              </w:tabs>
              <w:spacing w:before="120" w:after="120"/>
            </w:pPr>
            <w:r>
              <w:t xml:space="preserve">Beschäftigte </w:t>
            </w:r>
            <w:r w:rsidRPr="005F2186">
              <w:rPr>
                <w:b/>
              </w:rPr>
              <w:t>in der Kundenberatung</w:t>
            </w:r>
            <w:r>
              <w:t xml:space="preserve">, </w:t>
            </w:r>
            <w:r w:rsidR="00CD2253">
              <w:br/>
            </w:r>
            <w:r>
              <w:t xml:space="preserve">gründliche und vielseitige Fachkenntnisse </w:t>
            </w:r>
          </w:p>
        </w:tc>
        <w:tc>
          <w:tcPr>
            <w:tcW w:w="3427" w:type="dxa"/>
            <w:gridSpan w:val="3"/>
            <w:shd w:val="clear" w:color="auto" w:fill="auto"/>
          </w:tcPr>
          <w:p w:rsidR="005F2186" w:rsidRPr="005F2186" w:rsidRDefault="005F2186" w:rsidP="00A35D39">
            <w:pPr>
              <w:spacing w:before="120" w:after="120"/>
              <w:rPr>
                <w:b/>
              </w:rPr>
            </w:pPr>
            <w:r w:rsidRPr="005F2186">
              <w:rPr>
                <w:b/>
              </w:rPr>
              <w:t>Neu</w:t>
            </w:r>
          </w:p>
        </w:tc>
        <w:tc>
          <w:tcPr>
            <w:tcW w:w="1559" w:type="dxa"/>
            <w:shd w:val="clear" w:color="auto" w:fill="auto"/>
          </w:tcPr>
          <w:p w:rsidR="005F2186" w:rsidRPr="00A74BE4" w:rsidRDefault="005F2186" w:rsidP="00B907B7">
            <w:pPr>
              <w:spacing w:before="120" w:after="120"/>
              <w:rPr>
                <w:b/>
              </w:rPr>
            </w:pPr>
            <w:r w:rsidRPr="00A74BE4">
              <w:rPr>
                <w:b/>
              </w:rPr>
              <w:t>EG 6 Fgr. 2</w:t>
            </w:r>
          </w:p>
        </w:tc>
      </w:tr>
      <w:tr w:rsidR="00A73F8A" w:rsidRPr="00A74BE4" w:rsidTr="007D5DD2">
        <w:tc>
          <w:tcPr>
            <w:tcW w:w="4761" w:type="dxa"/>
            <w:shd w:val="clear" w:color="auto" w:fill="auto"/>
          </w:tcPr>
          <w:p w:rsidR="00A73F8A" w:rsidRDefault="00281CBD" w:rsidP="005F2186">
            <w:pPr>
              <w:tabs>
                <w:tab w:val="left" w:pos="1050"/>
              </w:tabs>
              <w:spacing w:before="120" w:after="120"/>
            </w:pPr>
            <w:r>
              <w:t>mind</w:t>
            </w:r>
            <w:r w:rsidR="005F2186">
              <w:t>. 20 % selbständi</w:t>
            </w:r>
            <w:r>
              <w:t xml:space="preserve">ge Leistungen </w:t>
            </w:r>
          </w:p>
        </w:tc>
        <w:tc>
          <w:tcPr>
            <w:tcW w:w="1726" w:type="dxa"/>
            <w:gridSpan w:val="2"/>
            <w:shd w:val="clear" w:color="auto" w:fill="auto"/>
          </w:tcPr>
          <w:p w:rsidR="00A73F8A" w:rsidRPr="00A73F8A" w:rsidRDefault="005F2186" w:rsidP="00A35D39">
            <w:pPr>
              <w:spacing w:before="120" w:after="120"/>
            </w:pPr>
            <w:proofErr w:type="spellStart"/>
            <w:r>
              <w:t>VIb</w:t>
            </w:r>
            <w:proofErr w:type="spellEnd"/>
            <w:r>
              <w:t xml:space="preserve"> Fgr. 1</w:t>
            </w:r>
          </w:p>
        </w:tc>
        <w:tc>
          <w:tcPr>
            <w:tcW w:w="1701" w:type="dxa"/>
            <w:shd w:val="clear" w:color="auto" w:fill="auto"/>
          </w:tcPr>
          <w:p w:rsidR="00A73F8A" w:rsidRPr="00A73F8A" w:rsidRDefault="005F2186" w:rsidP="00A35D39">
            <w:pPr>
              <w:spacing w:before="120" w:after="120"/>
            </w:pPr>
            <w:r>
              <w:t>EG 6</w:t>
            </w:r>
          </w:p>
        </w:tc>
        <w:tc>
          <w:tcPr>
            <w:tcW w:w="1559" w:type="dxa"/>
            <w:shd w:val="clear" w:color="auto" w:fill="auto"/>
          </w:tcPr>
          <w:p w:rsidR="00A73F8A" w:rsidRPr="00A74BE4" w:rsidRDefault="00281CBD" w:rsidP="00B907B7">
            <w:pPr>
              <w:spacing w:before="120" w:after="120"/>
              <w:rPr>
                <w:b/>
              </w:rPr>
            </w:pPr>
            <w:r w:rsidRPr="00A74BE4">
              <w:rPr>
                <w:b/>
                <w:color w:val="FF0000"/>
              </w:rPr>
              <w:t>EG 7 Fgr. 1</w:t>
            </w:r>
          </w:p>
        </w:tc>
      </w:tr>
      <w:tr w:rsidR="005F2186" w:rsidRPr="00A74BE4" w:rsidTr="007D5DD2">
        <w:tc>
          <w:tcPr>
            <w:tcW w:w="4761" w:type="dxa"/>
            <w:shd w:val="clear" w:color="auto" w:fill="auto"/>
          </w:tcPr>
          <w:p w:rsidR="005F2186" w:rsidRDefault="005F2186" w:rsidP="008B2EAD">
            <w:pPr>
              <w:tabs>
                <w:tab w:val="left" w:pos="1050"/>
              </w:tabs>
              <w:spacing w:before="120" w:after="120"/>
            </w:pPr>
            <w:r>
              <w:t xml:space="preserve">Beschäftigte </w:t>
            </w:r>
            <w:r w:rsidRPr="005F2186">
              <w:rPr>
                <w:b/>
              </w:rPr>
              <w:t>in der Kundenberatung</w:t>
            </w:r>
            <w:r w:rsidR="008B2EAD">
              <w:rPr>
                <w:b/>
              </w:rPr>
              <w:br/>
            </w:r>
            <w:r>
              <w:t>mind</w:t>
            </w:r>
            <w:r w:rsidR="001D1BEA">
              <w:t>.</w:t>
            </w:r>
            <w:r>
              <w:t xml:space="preserve"> </w:t>
            </w:r>
            <w:r w:rsidR="001D1BEA">
              <w:t>20 %</w:t>
            </w:r>
            <w:r>
              <w:t xml:space="preserve"> selbstständige Leistungen </w:t>
            </w:r>
          </w:p>
        </w:tc>
        <w:tc>
          <w:tcPr>
            <w:tcW w:w="3427" w:type="dxa"/>
            <w:gridSpan w:val="3"/>
            <w:shd w:val="clear" w:color="auto" w:fill="auto"/>
          </w:tcPr>
          <w:p w:rsidR="005F2186" w:rsidRPr="005F2186" w:rsidRDefault="005F2186" w:rsidP="00A35D39">
            <w:pPr>
              <w:spacing w:before="120" w:after="120"/>
              <w:rPr>
                <w:b/>
              </w:rPr>
            </w:pPr>
            <w:r w:rsidRPr="005F2186">
              <w:rPr>
                <w:b/>
              </w:rPr>
              <w:t>Neu</w:t>
            </w:r>
          </w:p>
        </w:tc>
        <w:tc>
          <w:tcPr>
            <w:tcW w:w="1559" w:type="dxa"/>
            <w:shd w:val="clear" w:color="auto" w:fill="auto"/>
          </w:tcPr>
          <w:p w:rsidR="005F2186" w:rsidRPr="00A74BE4" w:rsidRDefault="005F2186" w:rsidP="00B907B7">
            <w:pPr>
              <w:spacing w:before="120" w:after="120"/>
              <w:rPr>
                <w:b/>
              </w:rPr>
            </w:pPr>
            <w:r w:rsidRPr="00A74BE4">
              <w:rPr>
                <w:b/>
              </w:rPr>
              <w:t>EG 7 Fgr. 2</w:t>
            </w:r>
          </w:p>
        </w:tc>
      </w:tr>
      <w:tr w:rsidR="00C638C0" w:rsidRPr="00A74BE4" w:rsidTr="007D5DD2">
        <w:tc>
          <w:tcPr>
            <w:tcW w:w="4761" w:type="dxa"/>
            <w:shd w:val="clear" w:color="auto" w:fill="auto"/>
          </w:tcPr>
          <w:p w:rsidR="00C638C0" w:rsidRDefault="00C638C0" w:rsidP="00FF0F4D">
            <w:pPr>
              <w:tabs>
                <w:tab w:val="left" w:pos="1050"/>
              </w:tabs>
              <w:spacing w:before="120" w:after="120"/>
            </w:pPr>
            <w:r>
              <w:t>Ang. Im Sparkassendienst</w:t>
            </w:r>
            <w:r w:rsidRPr="001D1BEA">
              <w:t xml:space="preserve"> Tätigkeit mit </w:t>
            </w:r>
            <w:r>
              <w:br/>
            </w:r>
            <w:r w:rsidRPr="001D1BEA">
              <w:t>mind. 2</w:t>
            </w:r>
            <w:r>
              <w:t>5</w:t>
            </w:r>
            <w:r w:rsidRPr="001D1BEA">
              <w:t xml:space="preserve"> % selbständige Leistungen</w:t>
            </w:r>
          </w:p>
        </w:tc>
        <w:tc>
          <w:tcPr>
            <w:tcW w:w="1726" w:type="dxa"/>
            <w:gridSpan w:val="2"/>
            <w:shd w:val="clear" w:color="auto" w:fill="auto"/>
          </w:tcPr>
          <w:p w:rsidR="00C638C0" w:rsidRPr="00A73F8A" w:rsidRDefault="00C638C0" w:rsidP="00FF0F4D">
            <w:pPr>
              <w:spacing w:before="120" w:after="120"/>
            </w:pPr>
            <w:proofErr w:type="spellStart"/>
            <w:r>
              <w:t>VIb</w:t>
            </w:r>
            <w:proofErr w:type="spellEnd"/>
            <w:r>
              <w:t xml:space="preserve"> Fgr. 2</w:t>
            </w:r>
            <w:r>
              <w:br/>
              <w:t>(</w:t>
            </w:r>
            <w:proofErr w:type="spellStart"/>
            <w:r>
              <w:t>Vc</w:t>
            </w:r>
            <w:proofErr w:type="spellEnd"/>
            <w:r>
              <w:t xml:space="preserve"> Fgr. 3)</w:t>
            </w:r>
          </w:p>
        </w:tc>
        <w:tc>
          <w:tcPr>
            <w:tcW w:w="1701" w:type="dxa"/>
            <w:shd w:val="clear" w:color="auto" w:fill="auto"/>
          </w:tcPr>
          <w:p w:rsidR="00C638C0" w:rsidRPr="00A73F8A" w:rsidRDefault="00C638C0" w:rsidP="00FF0F4D">
            <w:pPr>
              <w:spacing w:before="120" w:after="120"/>
            </w:pPr>
            <w:r>
              <w:t>EG 6</w:t>
            </w:r>
            <w:r>
              <w:br/>
            </w:r>
            <w:r w:rsidR="008B2EAD">
              <w:t>(</w:t>
            </w:r>
            <w:r>
              <w:t>EG 8</w:t>
            </w:r>
            <w:r w:rsidR="008B2EAD">
              <w:t>)</w:t>
            </w:r>
          </w:p>
        </w:tc>
        <w:tc>
          <w:tcPr>
            <w:tcW w:w="1559" w:type="dxa"/>
            <w:shd w:val="clear" w:color="auto" w:fill="auto"/>
          </w:tcPr>
          <w:p w:rsidR="00C638C0" w:rsidRPr="00A74BE4" w:rsidRDefault="00C638C0" w:rsidP="00FF0F4D">
            <w:pPr>
              <w:spacing w:before="120" w:after="120"/>
            </w:pPr>
            <w:r w:rsidRPr="00A74BE4">
              <w:t>entfallen</w:t>
            </w:r>
          </w:p>
        </w:tc>
      </w:tr>
      <w:tr w:rsidR="00CD40F9" w:rsidRPr="00A74BE4" w:rsidTr="007D5DD2">
        <w:tc>
          <w:tcPr>
            <w:tcW w:w="4761" w:type="dxa"/>
            <w:shd w:val="clear" w:color="auto" w:fill="auto"/>
          </w:tcPr>
          <w:p w:rsidR="00CD40F9" w:rsidRDefault="00281CBD" w:rsidP="001D1BEA">
            <w:pPr>
              <w:tabs>
                <w:tab w:val="left" w:pos="1050"/>
              </w:tabs>
              <w:spacing w:before="120" w:after="120"/>
            </w:pPr>
            <w:r>
              <w:t>mind</w:t>
            </w:r>
            <w:r w:rsidR="001D1BEA">
              <w:t>.</w:t>
            </w:r>
            <w:r>
              <w:t xml:space="preserve"> </w:t>
            </w:r>
            <w:r w:rsidR="001D1BEA">
              <w:t xml:space="preserve">1/3 </w:t>
            </w:r>
            <w:r>
              <w:t>selbständige Leistungen</w:t>
            </w:r>
          </w:p>
        </w:tc>
        <w:tc>
          <w:tcPr>
            <w:tcW w:w="1726" w:type="dxa"/>
            <w:gridSpan w:val="2"/>
            <w:shd w:val="clear" w:color="auto" w:fill="auto"/>
          </w:tcPr>
          <w:p w:rsidR="00CD40F9" w:rsidRPr="00A73F8A" w:rsidRDefault="00302131" w:rsidP="00A35D39">
            <w:pPr>
              <w:spacing w:before="120" w:after="120"/>
            </w:pPr>
            <w:proofErr w:type="spellStart"/>
            <w:r>
              <w:t>Vc</w:t>
            </w:r>
            <w:proofErr w:type="spellEnd"/>
            <w:r>
              <w:t xml:space="preserve"> Fgr. 1</w:t>
            </w:r>
          </w:p>
        </w:tc>
        <w:tc>
          <w:tcPr>
            <w:tcW w:w="1701" w:type="dxa"/>
            <w:shd w:val="clear" w:color="auto" w:fill="auto"/>
          </w:tcPr>
          <w:p w:rsidR="00CD40F9" w:rsidRPr="00A73F8A" w:rsidRDefault="00302131" w:rsidP="00A35D39">
            <w:pPr>
              <w:spacing w:before="120" w:after="120"/>
            </w:pPr>
            <w:r>
              <w:t>EG 8</w:t>
            </w:r>
          </w:p>
        </w:tc>
        <w:tc>
          <w:tcPr>
            <w:tcW w:w="1559" w:type="dxa"/>
            <w:shd w:val="clear" w:color="auto" w:fill="auto"/>
          </w:tcPr>
          <w:p w:rsidR="00CD40F9" w:rsidRPr="00A74BE4" w:rsidRDefault="00281CBD" w:rsidP="00B907B7">
            <w:pPr>
              <w:spacing w:before="120" w:after="120"/>
            </w:pPr>
            <w:r w:rsidRPr="00A74BE4">
              <w:t>EG 8 Fgr. 1</w:t>
            </w:r>
          </w:p>
        </w:tc>
      </w:tr>
      <w:tr w:rsidR="00302131" w:rsidRPr="00A74BE4" w:rsidTr="007D5DD2">
        <w:tc>
          <w:tcPr>
            <w:tcW w:w="4761" w:type="dxa"/>
            <w:shd w:val="clear" w:color="auto" w:fill="auto"/>
          </w:tcPr>
          <w:p w:rsidR="00302131" w:rsidRDefault="00302131" w:rsidP="008B2EAD">
            <w:pPr>
              <w:tabs>
                <w:tab w:val="left" w:pos="1050"/>
              </w:tabs>
              <w:spacing w:before="120" w:after="120"/>
            </w:pPr>
            <w:r>
              <w:t xml:space="preserve">Beschäftigte </w:t>
            </w:r>
            <w:r w:rsidRPr="00302131">
              <w:rPr>
                <w:b/>
              </w:rPr>
              <w:t>in der Kundenberatung</w:t>
            </w:r>
            <w:r>
              <w:t xml:space="preserve"> </w:t>
            </w:r>
            <w:r w:rsidR="008B2EAD">
              <w:br/>
            </w:r>
            <w:r w:rsidR="008B2EAD" w:rsidRPr="008B2EAD">
              <w:t xml:space="preserve">mind. 1/3 selbständige Leistungen </w:t>
            </w:r>
          </w:p>
        </w:tc>
        <w:tc>
          <w:tcPr>
            <w:tcW w:w="3427" w:type="dxa"/>
            <w:gridSpan w:val="3"/>
            <w:shd w:val="clear" w:color="auto" w:fill="auto"/>
          </w:tcPr>
          <w:p w:rsidR="00302131" w:rsidRPr="00302131" w:rsidRDefault="00302131" w:rsidP="00A35D39">
            <w:pPr>
              <w:spacing w:before="120" w:after="120"/>
              <w:rPr>
                <w:b/>
              </w:rPr>
            </w:pPr>
            <w:r w:rsidRPr="00302131">
              <w:rPr>
                <w:b/>
              </w:rPr>
              <w:t>Neu</w:t>
            </w:r>
          </w:p>
        </w:tc>
        <w:tc>
          <w:tcPr>
            <w:tcW w:w="1559" w:type="dxa"/>
            <w:shd w:val="clear" w:color="auto" w:fill="auto"/>
          </w:tcPr>
          <w:p w:rsidR="00302131" w:rsidRPr="00A74BE4" w:rsidRDefault="00302131" w:rsidP="00B907B7">
            <w:pPr>
              <w:spacing w:before="120" w:after="120"/>
              <w:rPr>
                <w:b/>
              </w:rPr>
            </w:pPr>
            <w:r w:rsidRPr="00A74BE4">
              <w:rPr>
                <w:b/>
              </w:rPr>
              <w:t>EG 8 Fgr. 2</w:t>
            </w:r>
          </w:p>
        </w:tc>
      </w:tr>
      <w:tr w:rsidR="00CD40F9" w:rsidRPr="00A74BE4" w:rsidTr="007D5DD2">
        <w:tc>
          <w:tcPr>
            <w:tcW w:w="4761" w:type="dxa"/>
            <w:shd w:val="clear" w:color="auto" w:fill="auto"/>
          </w:tcPr>
          <w:p w:rsidR="00CD40F9" w:rsidRDefault="00302131" w:rsidP="008B2EAD">
            <w:pPr>
              <w:tabs>
                <w:tab w:val="left" w:pos="1050"/>
              </w:tabs>
              <w:spacing w:before="120" w:after="120"/>
            </w:pPr>
            <w:r>
              <w:t xml:space="preserve">(50%) </w:t>
            </w:r>
            <w:r w:rsidR="00281CBD">
              <w:t xml:space="preserve">selbständige Leistungen </w:t>
            </w:r>
          </w:p>
        </w:tc>
        <w:tc>
          <w:tcPr>
            <w:tcW w:w="1726" w:type="dxa"/>
            <w:gridSpan w:val="2"/>
            <w:shd w:val="clear" w:color="auto" w:fill="auto"/>
          </w:tcPr>
          <w:p w:rsidR="00BE1EBE" w:rsidRPr="00A73F8A" w:rsidRDefault="00302131" w:rsidP="00BE1EBE">
            <w:pPr>
              <w:spacing w:before="120" w:after="120"/>
            </w:pPr>
            <w:proofErr w:type="spellStart"/>
            <w:r>
              <w:t>Vc</w:t>
            </w:r>
            <w:proofErr w:type="spellEnd"/>
            <w:r>
              <w:t xml:space="preserve"> Fgr. 2</w:t>
            </w:r>
            <w:r w:rsidR="009C2B84">
              <w:br/>
              <w:t>(</w:t>
            </w:r>
            <w:proofErr w:type="spellStart"/>
            <w:r w:rsidR="009C2B84">
              <w:t>Vb</w:t>
            </w:r>
            <w:proofErr w:type="spellEnd"/>
            <w:r w:rsidR="009C2B84">
              <w:t xml:space="preserve"> Fgr. 3)</w:t>
            </w:r>
          </w:p>
        </w:tc>
        <w:tc>
          <w:tcPr>
            <w:tcW w:w="1701" w:type="dxa"/>
            <w:shd w:val="clear" w:color="auto" w:fill="auto"/>
          </w:tcPr>
          <w:p w:rsidR="00CD40F9" w:rsidRPr="00A73F8A" w:rsidRDefault="00302131" w:rsidP="00A35D39">
            <w:pPr>
              <w:spacing w:before="120" w:after="120"/>
            </w:pPr>
            <w:r>
              <w:t>EG 8</w:t>
            </w:r>
            <w:r w:rsidR="009C2B84">
              <w:br/>
              <w:t>EG 9 -klein-</w:t>
            </w:r>
          </w:p>
        </w:tc>
        <w:tc>
          <w:tcPr>
            <w:tcW w:w="1559" w:type="dxa"/>
            <w:shd w:val="clear" w:color="auto" w:fill="auto"/>
          </w:tcPr>
          <w:p w:rsidR="00CD40F9" w:rsidRPr="00A74BE4" w:rsidRDefault="00F471EB" w:rsidP="00B907B7">
            <w:pPr>
              <w:spacing w:before="120" w:after="120"/>
              <w:rPr>
                <w:b/>
              </w:rPr>
            </w:pPr>
            <w:r w:rsidRPr="00A74BE4">
              <w:rPr>
                <w:b/>
                <w:color w:val="FF0000"/>
              </w:rPr>
              <w:t>EG 9a Fgr. 1</w:t>
            </w:r>
          </w:p>
        </w:tc>
      </w:tr>
      <w:tr w:rsidR="00302131" w:rsidRPr="00A74BE4" w:rsidTr="007D5DD2">
        <w:tc>
          <w:tcPr>
            <w:tcW w:w="4761" w:type="dxa"/>
            <w:shd w:val="clear" w:color="auto" w:fill="auto"/>
          </w:tcPr>
          <w:p w:rsidR="00302131" w:rsidRDefault="00302131" w:rsidP="008B2EAD">
            <w:pPr>
              <w:tabs>
                <w:tab w:val="left" w:pos="1050"/>
              </w:tabs>
              <w:spacing w:before="120" w:after="120"/>
            </w:pPr>
            <w:r>
              <w:t xml:space="preserve">Beschäftigte </w:t>
            </w:r>
            <w:r w:rsidRPr="00302131">
              <w:rPr>
                <w:b/>
              </w:rPr>
              <w:t>in der Kundenberatung</w:t>
            </w:r>
            <w:r>
              <w:t xml:space="preserve"> </w:t>
            </w:r>
            <w:r w:rsidR="008B2EAD">
              <w:br/>
            </w:r>
            <w:r>
              <w:t xml:space="preserve">(50%) selbstständige Leistungen </w:t>
            </w:r>
          </w:p>
        </w:tc>
        <w:tc>
          <w:tcPr>
            <w:tcW w:w="3427" w:type="dxa"/>
            <w:gridSpan w:val="3"/>
            <w:shd w:val="clear" w:color="auto" w:fill="auto"/>
          </w:tcPr>
          <w:p w:rsidR="00302131" w:rsidRPr="00302131" w:rsidRDefault="00302131" w:rsidP="00A35D39">
            <w:pPr>
              <w:spacing w:before="120" w:after="120"/>
              <w:rPr>
                <w:b/>
              </w:rPr>
            </w:pPr>
            <w:r w:rsidRPr="00302131">
              <w:rPr>
                <w:b/>
              </w:rPr>
              <w:t>Neu</w:t>
            </w:r>
          </w:p>
        </w:tc>
        <w:tc>
          <w:tcPr>
            <w:tcW w:w="1559" w:type="dxa"/>
            <w:shd w:val="clear" w:color="auto" w:fill="auto"/>
          </w:tcPr>
          <w:p w:rsidR="00302131" w:rsidRPr="00A74BE4" w:rsidRDefault="00302131" w:rsidP="00B907B7">
            <w:pPr>
              <w:spacing w:before="120" w:after="120"/>
              <w:rPr>
                <w:b/>
                <w:color w:val="FF0000"/>
              </w:rPr>
            </w:pPr>
            <w:r w:rsidRPr="00A74BE4">
              <w:rPr>
                <w:b/>
                <w:color w:val="FF0000"/>
              </w:rPr>
              <w:t>EG 9a Fgr. 2</w:t>
            </w:r>
          </w:p>
        </w:tc>
      </w:tr>
      <w:tr w:rsidR="00847F0C" w:rsidRPr="00A74BE4" w:rsidTr="007D5DD2">
        <w:tc>
          <w:tcPr>
            <w:tcW w:w="4761" w:type="dxa"/>
            <w:shd w:val="clear" w:color="auto" w:fill="auto"/>
          </w:tcPr>
          <w:p w:rsidR="00847F0C" w:rsidRDefault="00847F0C" w:rsidP="00847F0C">
            <w:pPr>
              <w:tabs>
                <w:tab w:val="left" w:pos="1050"/>
              </w:tabs>
              <w:spacing w:before="120" w:after="120"/>
            </w:pPr>
            <w:r>
              <w:t>Beschäftigte mit abgeschlossener Hochschulbildung und entsprechender Tätigkeit sowie „sonstige Beschäftigte“</w:t>
            </w:r>
          </w:p>
        </w:tc>
        <w:tc>
          <w:tcPr>
            <w:tcW w:w="3427" w:type="dxa"/>
            <w:gridSpan w:val="3"/>
            <w:shd w:val="clear" w:color="auto" w:fill="auto"/>
          </w:tcPr>
          <w:p w:rsidR="00847F0C" w:rsidRPr="00847F0C" w:rsidRDefault="00847F0C" w:rsidP="00A35D39">
            <w:pPr>
              <w:spacing w:before="120" w:after="120"/>
              <w:rPr>
                <w:b/>
              </w:rPr>
            </w:pPr>
            <w:r w:rsidRPr="00847F0C">
              <w:rPr>
                <w:b/>
              </w:rPr>
              <w:t>Neu</w:t>
            </w:r>
          </w:p>
        </w:tc>
        <w:tc>
          <w:tcPr>
            <w:tcW w:w="1559" w:type="dxa"/>
            <w:shd w:val="clear" w:color="auto" w:fill="auto"/>
          </w:tcPr>
          <w:p w:rsidR="00847F0C" w:rsidRPr="00A74BE4" w:rsidRDefault="00847F0C" w:rsidP="00B907B7">
            <w:pPr>
              <w:spacing w:before="120" w:after="120"/>
              <w:rPr>
                <w:b/>
                <w:color w:val="FF0000"/>
              </w:rPr>
            </w:pPr>
            <w:r w:rsidRPr="00A74BE4">
              <w:rPr>
                <w:b/>
                <w:color w:val="FF0000"/>
              </w:rPr>
              <w:t>EG 9b Fgr. 1</w:t>
            </w:r>
          </w:p>
        </w:tc>
      </w:tr>
      <w:tr w:rsidR="00976490" w:rsidRPr="00A74BE4" w:rsidTr="007D5DD2">
        <w:tc>
          <w:tcPr>
            <w:tcW w:w="4761" w:type="dxa"/>
            <w:shd w:val="clear" w:color="auto" w:fill="auto"/>
          </w:tcPr>
          <w:p w:rsidR="00976490" w:rsidRDefault="00281CBD" w:rsidP="008B2EAD">
            <w:pPr>
              <w:tabs>
                <w:tab w:val="left" w:pos="1050"/>
              </w:tabs>
              <w:spacing w:before="120" w:after="120"/>
            </w:pPr>
            <w:r>
              <w:t xml:space="preserve">gründliche, umfassende Fachkenntnisse und selbstständige Leistungen </w:t>
            </w:r>
          </w:p>
        </w:tc>
        <w:tc>
          <w:tcPr>
            <w:tcW w:w="1726" w:type="dxa"/>
            <w:gridSpan w:val="2"/>
            <w:shd w:val="clear" w:color="auto" w:fill="auto"/>
          </w:tcPr>
          <w:p w:rsidR="00976490" w:rsidRPr="00CD40F9" w:rsidRDefault="00847F0C" w:rsidP="00A35D39">
            <w:pPr>
              <w:spacing w:before="120" w:after="120"/>
            </w:pPr>
            <w:proofErr w:type="spellStart"/>
            <w:r>
              <w:t>Vb</w:t>
            </w:r>
            <w:proofErr w:type="spellEnd"/>
            <w:r>
              <w:t xml:space="preserve"> Fgr. 1</w:t>
            </w:r>
          </w:p>
        </w:tc>
        <w:tc>
          <w:tcPr>
            <w:tcW w:w="1701" w:type="dxa"/>
            <w:shd w:val="clear" w:color="auto" w:fill="auto"/>
          </w:tcPr>
          <w:p w:rsidR="00976490" w:rsidRPr="00CD40F9" w:rsidRDefault="00847F0C" w:rsidP="00A35D39">
            <w:pPr>
              <w:spacing w:before="120" w:after="120"/>
            </w:pPr>
            <w:r>
              <w:t>EG 9 -klein-</w:t>
            </w:r>
          </w:p>
        </w:tc>
        <w:tc>
          <w:tcPr>
            <w:tcW w:w="1559" w:type="dxa"/>
            <w:shd w:val="clear" w:color="auto" w:fill="auto"/>
          </w:tcPr>
          <w:p w:rsidR="00976490" w:rsidRPr="00A74BE4" w:rsidRDefault="00F471EB" w:rsidP="00B907B7">
            <w:pPr>
              <w:spacing w:before="120" w:after="120"/>
              <w:rPr>
                <w:b/>
              </w:rPr>
            </w:pPr>
            <w:r w:rsidRPr="00A74BE4">
              <w:rPr>
                <w:b/>
                <w:color w:val="FF0000"/>
              </w:rPr>
              <w:t>EG 9b Fgr. 2</w:t>
            </w:r>
          </w:p>
        </w:tc>
      </w:tr>
      <w:tr w:rsidR="00976490" w:rsidRPr="00A74BE4" w:rsidTr="007D5DD2">
        <w:tc>
          <w:tcPr>
            <w:tcW w:w="4761" w:type="dxa"/>
            <w:shd w:val="clear" w:color="auto" w:fill="auto"/>
          </w:tcPr>
          <w:p w:rsidR="00C54137" w:rsidRDefault="00281CBD" w:rsidP="00C54137">
            <w:pPr>
              <w:tabs>
                <w:tab w:val="left" w:pos="1050"/>
              </w:tabs>
              <w:spacing w:before="120" w:after="120"/>
            </w:pPr>
            <w:r>
              <w:t xml:space="preserve">Beschäftigte </w:t>
            </w:r>
            <w:r w:rsidRPr="00431B6B">
              <w:rPr>
                <w:b/>
              </w:rPr>
              <w:t>in der Kundenberatung</w:t>
            </w:r>
            <w:r>
              <w:t>, deren Tätigkeit höhere Anforderungen als im stand</w:t>
            </w:r>
            <w:r w:rsidR="00C54137">
              <w:t>-</w:t>
            </w:r>
            <w:proofErr w:type="spellStart"/>
            <w:r>
              <w:t>ardisierten</w:t>
            </w:r>
            <w:proofErr w:type="spellEnd"/>
            <w:r>
              <w:t xml:space="preserve"> Mengengeschäft stellt</w:t>
            </w:r>
          </w:p>
          <w:p w:rsidR="00431B6B" w:rsidRDefault="00281CBD" w:rsidP="00C54137">
            <w:pPr>
              <w:tabs>
                <w:tab w:val="left" w:pos="1050"/>
              </w:tabs>
              <w:spacing w:before="120" w:after="120"/>
            </w:pPr>
            <w:r>
              <w:t>gründliche, umfassende Fachkenntnisse und mind</w:t>
            </w:r>
            <w:r w:rsidR="00C54137">
              <w:t>.</w:t>
            </w:r>
            <w:r>
              <w:t xml:space="preserve"> zu </w:t>
            </w:r>
            <w:r w:rsidR="00C54137">
              <w:t>1/3</w:t>
            </w:r>
            <w:r w:rsidRPr="00431B6B">
              <w:rPr>
                <w:u w:val="single"/>
              </w:rPr>
              <w:t xml:space="preserve"> </w:t>
            </w:r>
            <w:r w:rsidRPr="00C54137">
              <w:t>besonders verantwortungsvoll</w:t>
            </w:r>
            <w:r>
              <w:t>.</w:t>
            </w:r>
          </w:p>
        </w:tc>
        <w:tc>
          <w:tcPr>
            <w:tcW w:w="1726" w:type="dxa"/>
            <w:gridSpan w:val="2"/>
            <w:shd w:val="clear" w:color="auto" w:fill="auto"/>
          </w:tcPr>
          <w:p w:rsidR="00114A60" w:rsidRPr="00CD40F9" w:rsidRDefault="00431B6B" w:rsidP="00114A60">
            <w:pPr>
              <w:spacing w:before="120" w:after="120"/>
            </w:pPr>
            <w:proofErr w:type="spellStart"/>
            <w:r>
              <w:t>Vb</w:t>
            </w:r>
            <w:proofErr w:type="spellEnd"/>
            <w:r>
              <w:t xml:space="preserve"> Fgr. 2</w:t>
            </w:r>
            <w:r w:rsidR="00114A60">
              <w:br/>
              <w:t>(</w:t>
            </w:r>
            <w:proofErr w:type="spellStart"/>
            <w:r w:rsidR="00114A60">
              <w:t>IVb</w:t>
            </w:r>
            <w:proofErr w:type="spellEnd"/>
            <w:r w:rsidR="00114A60">
              <w:t xml:space="preserve"> Fgr. 2)</w:t>
            </w:r>
          </w:p>
        </w:tc>
        <w:tc>
          <w:tcPr>
            <w:tcW w:w="1701" w:type="dxa"/>
            <w:shd w:val="clear" w:color="auto" w:fill="auto"/>
          </w:tcPr>
          <w:p w:rsidR="00976490" w:rsidRPr="00CD40F9" w:rsidRDefault="00431B6B" w:rsidP="00A35D39">
            <w:pPr>
              <w:spacing w:before="120" w:after="120"/>
            </w:pPr>
            <w:r>
              <w:t>EG 9</w:t>
            </w:r>
          </w:p>
        </w:tc>
        <w:tc>
          <w:tcPr>
            <w:tcW w:w="1559" w:type="dxa"/>
            <w:shd w:val="clear" w:color="auto" w:fill="auto"/>
          </w:tcPr>
          <w:p w:rsidR="00976490" w:rsidRPr="00A74BE4" w:rsidRDefault="00F471EB" w:rsidP="00B907B7">
            <w:pPr>
              <w:spacing w:before="120" w:after="120"/>
              <w:rPr>
                <w:b/>
              </w:rPr>
            </w:pPr>
            <w:r w:rsidRPr="00A74BE4">
              <w:rPr>
                <w:b/>
              </w:rPr>
              <w:t>EG 9b Fgr. 3</w:t>
            </w:r>
          </w:p>
        </w:tc>
      </w:tr>
      <w:tr w:rsidR="004E18E1" w:rsidRPr="00A74BE4" w:rsidTr="007D5DD2">
        <w:tc>
          <w:tcPr>
            <w:tcW w:w="4761" w:type="dxa"/>
            <w:shd w:val="clear" w:color="auto" w:fill="auto"/>
          </w:tcPr>
          <w:p w:rsidR="004E18E1" w:rsidRDefault="00281CBD" w:rsidP="008B2EAD">
            <w:pPr>
              <w:tabs>
                <w:tab w:val="left" w:pos="1050"/>
              </w:tabs>
              <w:spacing w:before="120" w:after="120"/>
            </w:pPr>
            <w:r>
              <w:t>Beschäftigte der E</w:t>
            </w:r>
            <w:r w:rsidR="008B2EAD">
              <w:t>G</w:t>
            </w:r>
            <w:r>
              <w:t xml:space="preserve"> 9b F</w:t>
            </w:r>
            <w:r w:rsidR="008B2EAD">
              <w:t>gr.</w:t>
            </w:r>
            <w:r>
              <w:t xml:space="preserve"> 1 oder 2, </w:t>
            </w:r>
            <w:r w:rsidR="008B2EAD">
              <w:t>mit</w:t>
            </w:r>
            <w:r w:rsidR="008B2EAD">
              <w:br/>
            </w:r>
            <w:r w:rsidRPr="008B2EAD">
              <w:t>besonders verantwortungsvoll</w:t>
            </w:r>
            <w:r w:rsidR="008B2EAD" w:rsidRPr="008B2EAD">
              <w:t>er Tätigkeit</w:t>
            </w:r>
            <w:r w:rsidRPr="008B2EAD">
              <w:t>.</w:t>
            </w:r>
          </w:p>
        </w:tc>
        <w:tc>
          <w:tcPr>
            <w:tcW w:w="1726" w:type="dxa"/>
            <w:gridSpan w:val="2"/>
            <w:shd w:val="clear" w:color="auto" w:fill="auto"/>
          </w:tcPr>
          <w:p w:rsidR="004E18E1" w:rsidRPr="00CD40F9" w:rsidRDefault="00114A60" w:rsidP="004E18E1">
            <w:pPr>
              <w:spacing w:before="120" w:after="120"/>
            </w:pPr>
            <w:proofErr w:type="spellStart"/>
            <w:r>
              <w:t>IVb</w:t>
            </w:r>
            <w:proofErr w:type="spellEnd"/>
            <w:r>
              <w:t xml:space="preserve"> Fgr. 1</w:t>
            </w:r>
          </w:p>
        </w:tc>
        <w:tc>
          <w:tcPr>
            <w:tcW w:w="1701" w:type="dxa"/>
            <w:shd w:val="clear" w:color="auto" w:fill="auto"/>
          </w:tcPr>
          <w:p w:rsidR="004E18E1" w:rsidRPr="00CD40F9" w:rsidRDefault="00114A60" w:rsidP="00A35D39">
            <w:pPr>
              <w:spacing w:before="120" w:after="120"/>
            </w:pPr>
            <w:r>
              <w:t>EG 9</w:t>
            </w:r>
          </w:p>
        </w:tc>
        <w:tc>
          <w:tcPr>
            <w:tcW w:w="1559" w:type="dxa"/>
            <w:shd w:val="clear" w:color="auto" w:fill="auto"/>
          </w:tcPr>
          <w:p w:rsidR="004E18E1" w:rsidRPr="00A74BE4" w:rsidRDefault="00F471EB" w:rsidP="004E18E1">
            <w:pPr>
              <w:spacing w:before="120" w:after="120"/>
              <w:rPr>
                <w:b/>
                <w:color w:val="FF0000"/>
              </w:rPr>
            </w:pPr>
            <w:r w:rsidRPr="00A74BE4">
              <w:rPr>
                <w:b/>
                <w:color w:val="FF0000"/>
              </w:rPr>
              <w:t>EG 9c Fgr. 1</w:t>
            </w:r>
          </w:p>
        </w:tc>
      </w:tr>
      <w:tr w:rsidR="00B24CA2" w:rsidRPr="00A74BE4" w:rsidTr="007D5DD2">
        <w:tc>
          <w:tcPr>
            <w:tcW w:w="4761" w:type="dxa"/>
            <w:shd w:val="clear" w:color="auto" w:fill="auto"/>
          </w:tcPr>
          <w:p w:rsidR="00C54137" w:rsidRDefault="00B24CA2" w:rsidP="00C54137">
            <w:pPr>
              <w:tabs>
                <w:tab w:val="left" w:pos="1050"/>
              </w:tabs>
              <w:spacing w:before="120" w:after="120"/>
            </w:pPr>
            <w:r>
              <w:t xml:space="preserve">Beschäftigte </w:t>
            </w:r>
            <w:r w:rsidRPr="00B24CA2">
              <w:rPr>
                <w:b/>
              </w:rPr>
              <w:t>in der Kundenberatung</w:t>
            </w:r>
            <w:r>
              <w:t xml:space="preserve">, deren Tätigkeit höhere Anforderungen als im standardisierten Mengengeschäft stellt </w:t>
            </w:r>
          </w:p>
          <w:p w:rsidR="00B24CA2" w:rsidRDefault="00B24CA2" w:rsidP="00C54137">
            <w:pPr>
              <w:tabs>
                <w:tab w:val="left" w:pos="1050"/>
              </w:tabs>
              <w:spacing w:before="120" w:after="120"/>
            </w:pPr>
            <w:r w:rsidRPr="00C54137">
              <w:t xml:space="preserve">gründliche, umfassende Fachkenntnisse und </w:t>
            </w:r>
            <w:r w:rsidR="00C54137">
              <w:t xml:space="preserve">(50 %) </w:t>
            </w:r>
            <w:r w:rsidRPr="00C54137">
              <w:t>besonders verantwortungsvoll .</w:t>
            </w:r>
            <w:r>
              <w:t xml:space="preserve"> </w:t>
            </w:r>
          </w:p>
        </w:tc>
        <w:tc>
          <w:tcPr>
            <w:tcW w:w="3427" w:type="dxa"/>
            <w:gridSpan w:val="3"/>
            <w:shd w:val="clear" w:color="auto" w:fill="auto"/>
          </w:tcPr>
          <w:p w:rsidR="00B24CA2" w:rsidRPr="00B24CA2" w:rsidRDefault="00B24CA2" w:rsidP="00A35D39">
            <w:pPr>
              <w:spacing w:before="120" w:after="120"/>
              <w:rPr>
                <w:b/>
              </w:rPr>
            </w:pPr>
            <w:r w:rsidRPr="00B24CA2">
              <w:rPr>
                <w:b/>
              </w:rPr>
              <w:t>Neu</w:t>
            </w:r>
          </w:p>
        </w:tc>
        <w:tc>
          <w:tcPr>
            <w:tcW w:w="1559" w:type="dxa"/>
            <w:shd w:val="clear" w:color="auto" w:fill="auto"/>
          </w:tcPr>
          <w:p w:rsidR="00B24CA2" w:rsidRPr="00A74BE4" w:rsidRDefault="00B24CA2" w:rsidP="00B907B7">
            <w:pPr>
              <w:spacing w:before="120" w:after="120"/>
              <w:rPr>
                <w:b/>
              </w:rPr>
            </w:pPr>
            <w:r w:rsidRPr="00A74BE4">
              <w:rPr>
                <w:b/>
              </w:rPr>
              <w:t>EG 9c Fgr. 2</w:t>
            </w:r>
          </w:p>
        </w:tc>
      </w:tr>
      <w:tr w:rsidR="00BE1EBE" w:rsidRPr="00A74BE4" w:rsidTr="007D5DD2">
        <w:tc>
          <w:tcPr>
            <w:tcW w:w="4761" w:type="dxa"/>
            <w:shd w:val="clear" w:color="auto" w:fill="auto"/>
          </w:tcPr>
          <w:p w:rsidR="00BE1EBE" w:rsidRDefault="00281CBD" w:rsidP="008B2EAD">
            <w:pPr>
              <w:tabs>
                <w:tab w:val="left" w:pos="1050"/>
              </w:tabs>
              <w:spacing w:before="120" w:after="120"/>
            </w:pPr>
            <w:r>
              <w:t>Beschäftigte der E</w:t>
            </w:r>
            <w:r w:rsidR="008B2EAD">
              <w:t>G</w:t>
            </w:r>
            <w:r>
              <w:t xml:space="preserve"> 9c, Tätigkeit </w:t>
            </w:r>
            <w:r w:rsidR="008B2EAD">
              <w:t>mit</w:t>
            </w:r>
            <w:r>
              <w:t xml:space="preserve"> </w:t>
            </w:r>
            <w:r w:rsidRPr="008B2EAD">
              <w:t>mind</w:t>
            </w:r>
            <w:r w:rsidR="008B2EAD" w:rsidRPr="008B2EAD">
              <w:t>.</w:t>
            </w:r>
            <w:r w:rsidRPr="008B2EAD">
              <w:t xml:space="preserve"> </w:t>
            </w:r>
            <w:r w:rsidR="008B2EAD">
              <w:br/>
            </w:r>
            <w:r w:rsidR="008B2EAD" w:rsidRPr="008B2EAD">
              <w:t xml:space="preserve">1/3 </w:t>
            </w:r>
            <w:r w:rsidRPr="008B2EAD">
              <w:t>besondere Schwierigkeit und Bedeutung.</w:t>
            </w:r>
          </w:p>
        </w:tc>
        <w:tc>
          <w:tcPr>
            <w:tcW w:w="1726" w:type="dxa"/>
            <w:gridSpan w:val="2"/>
            <w:shd w:val="clear" w:color="auto" w:fill="auto"/>
          </w:tcPr>
          <w:p w:rsidR="00BE1EBE" w:rsidRPr="00BE1EBE" w:rsidRDefault="00B91BF7" w:rsidP="00A35D39">
            <w:pPr>
              <w:spacing w:before="120" w:after="120"/>
            </w:pPr>
            <w:proofErr w:type="spellStart"/>
            <w:r>
              <w:t>IVa</w:t>
            </w:r>
            <w:proofErr w:type="spellEnd"/>
            <w:r>
              <w:t xml:space="preserve"> Fgr. 1</w:t>
            </w:r>
          </w:p>
        </w:tc>
        <w:tc>
          <w:tcPr>
            <w:tcW w:w="1701" w:type="dxa"/>
            <w:shd w:val="clear" w:color="auto" w:fill="auto"/>
          </w:tcPr>
          <w:p w:rsidR="00BE1EBE" w:rsidRPr="00BE1EBE" w:rsidRDefault="00B91BF7" w:rsidP="00A35D39">
            <w:pPr>
              <w:spacing w:before="120" w:after="120"/>
            </w:pPr>
            <w:r>
              <w:t>EG 10</w:t>
            </w:r>
          </w:p>
        </w:tc>
        <w:tc>
          <w:tcPr>
            <w:tcW w:w="1559" w:type="dxa"/>
            <w:shd w:val="clear" w:color="auto" w:fill="auto"/>
          </w:tcPr>
          <w:p w:rsidR="00BE1EBE" w:rsidRPr="00A74BE4" w:rsidRDefault="00F471EB" w:rsidP="006B591F">
            <w:pPr>
              <w:spacing w:before="120" w:after="120"/>
            </w:pPr>
            <w:r w:rsidRPr="00A74BE4">
              <w:t>EG 10 Fgr. 1</w:t>
            </w:r>
          </w:p>
        </w:tc>
      </w:tr>
      <w:tr w:rsidR="00CD40F9" w:rsidRPr="00A74BE4" w:rsidTr="007D5DD2">
        <w:tc>
          <w:tcPr>
            <w:tcW w:w="4761" w:type="dxa"/>
            <w:shd w:val="clear" w:color="auto" w:fill="auto"/>
          </w:tcPr>
          <w:p w:rsidR="00CD40F9" w:rsidRDefault="00281CBD" w:rsidP="00A74BE4">
            <w:pPr>
              <w:tabs>
                <w:tab w:val="left" w:pos="1050"/>
              </w:tabs>
              <w:spacing w:before="120" w:after="120"/>
            </w:pPr>
            <w:r>
              <w:t>Beschäftigte der E</w:t>
            </w:r>
            <w:r w:rsidR="008B2EAD">
              <w:t>G</w:t>
            </w:r>
            <w:r>
              <w:t xml:space="preserve"> 9c, Tätigkeit </w:t>
            </w:r>
            <w:r w:rsidR="008B2EAD">
              <w:t>mit</w:t>
            </w:r>
            <w:r w:rsidR="008B2EAD">
              <w:br/>
            </w:r>
            <w:r w:rsidR="008B2EAD" w:rsidRPr="00A74BE4">
              <w:t xml:space="preserve">50 % </w:t>
            </w:r>
            <w:r w:rsidR="00B91BF7" w:rsidRPr="00A74BE4">
              <w:t>besondere Schwierig</w:t>
            </w:r>
            <w:r w:rsidRPr="00A74BE4">
              <w:t>keit u</w:t>
            </w:r>
            <w:r w:rsidR="00A74BE4" w:rsidRPr="00A74BE4">
              <w:t>.</w:t>
            </w:r>
            <w:r w:rsidRPr="00A74BE4">
              <w:t xml:space="preserve"> Bedeutung</w:t>
            </w:r>
            <w:r>
              <w:t xml:space="preserve"> </w:t>
            </w:r>
          </w:p>
        </w:tc>
        <w:tc>
          <w:tcPr>
            <w:tcW w:w="1726" w:type="dxa"/>
            <w:gridSpan w:val="2"/>
            <w:shd w:val="clear" w:color="auto" w:fill="auto"/>
          </w:tcPr>
          <w:p w:rsidR="00CD40F9" w:rsidRPr="00BE1EBE" w:rsidRDefault="00B91BF7" w:rsidP="00A35D39">
            <w:pPr>
              <w:spacing w:before="120" w:after="120"/>
            </w:pPr>
            <w:proofErr w:type="spellStart"/>
            <w:r>
              <w:t>IVa</w:t>
            </w:r>
            <w:proofErr w:type="spellEnd"/>
            <w:r>
              <w:t xml:space="preserve"> Fgr. 2</w:t>
            </w:r>
            <w:r w:rsidR="009B0BD1">
              <w:br/>
              <w:t>(III Fgr. 3)</w:t>
            </w:r>
          </w:p>
        </w:tc>
        <w:tc>
          <w:tcPr>
            <w:tcW w:w="1701" w:type="dxa"/>
            <w:shd w:val="clear" w:color="auto" w:fill="auto"/>
          </w:tcPr>
          <w:p w:rsidR="00CD40F9" w:rsidRPr="00BE1EBE" w:rsidRDefault="00B91BF7" w:rsidP="00A35D39">
            <w:pPr>
              <w:spacing w:before="120" w:after="120"/>
            </w:pPr>
            <w:r>
              <w:t>EG 11</w:t>
            </w:r>
          </w:p>
        </w:tc>
        <w:tc>
          <w:tcPr>
            <w:tcW w:w="1559" w:type="dxa"/>
            <w:shd w:val="clear" w:color="auto" w:fill="auto"/>
          </w:tcPr>
          <w:p w:rsidR="00CD40F9" w:rsidRPr="00A74BE4" w:rsidRDefault="00F471EB" w:rsidP="00B907B7">
            <w:pPr>
              <w:spacing w:before="120" w:after="120"/>
            </w:pPr>
            <w:r w:rsidRPr="00A74BE4">
              <w:t>EG 11</w:t>
            </w:r>
          </w:p>
        </w:tc>
      </w:tr>
      <w:tr w:rsidR="009B0BD1" w:rsidRPr="00A74BE4" w:rsidTr="007D5DD2">
        <w:tc>
          <w:tcPr>
            <w:tcW w:w="4761" w:type="dxa"/>
            <w:shd w:val="clear" w:color="auto" w:fill="auto"/>
          </w:tcPr>
          <w:p w:rsidR="009B0BD1" w:rsidRDefault="009B0BD1" w:rsidP="009B0BD1">
            <w:pPr>
              <w:tabs>
                <w:tab w:val="left" w:pos="1050"/>
              </w:tabs>
              <w:spacing w:before="120" w:after="120"/>
            </w:pPr>
            <w:r>
              <w:t>Angestellte</w:t>
            </w:r>
            <w:r w:rsidRPr="009B0BD1">
              <w:t xml:space="preserve">, deren Tätigkeit sich </w:t>
            </w:r>
            <w:r>
              <w:t xml:space="preserve">zu 1/3 </w:t>
            </w:r>
            <w:r w:rsidRPr="009B0BD1">
              <w:t>durch das Maß der damit verbu</w:t>
            </w:r>
            <w:r>
              <w:t xml:space="preserve">ndenen Verantwortung erheblich </w:t>
            </w:r>
            <w:r w:rsidRPr="009B0BD1">
              <w:t xml:space="preserve"> heraushebt</w:t>
            </w:r>
          </w:p>
        </w:tc>
        <w:tc>
          <w:tcPr>
            <w:tcW w:w="1726" w:type="dxa"/>
            <w:gridSpan w:val="2"/>
            <w:shd w:val="clear" w:color="auto" w:fill="auto"/>
          </w:tcPr>
          <w:p w:rsidR="009B0BD1" w:rsidRPr="00BE1EBE" w:rsidRDefault="009B0BD1" w:rsidP="00A35D39">
            <w:pPr>
              <w:spacing w:before="120" w:after="120"/>
            </w:pPr>
            <w:r>
              <w:t>III Fgr. 1</w:t>
            </w:r>
          </w:p>
        </w:tc>
        <w:tc>
          <w:tcPr>
            <w:tcW w:w="1701" w:type="dxa"/>
            <w:shd w:val="clear" w:color="auto" w:fill="auto"/>
          </w:tcPr>
          <w:p w:rsidR="009B0BD1" w:rsidRPr="00BE1EBE" w:rsidRDefault="009B0BD1" w:rsidP="00A35D39">
            <w:pPr>
              <w:spacing w:before="120" w:after="120"/>
            </w:pPr>
            <w:r>
              <w:t>EG 11</w:t>
            </w:r>
          </w:p>
        </w:tc>
        <w:tc>
          <w:tcPr>
            <w:tcW w:w="1559" w:type="dxa"/>
            <w:shd w:val="clear" w:color="auto" w:fill="auto"/>
          </w:tcPr>
          <w:p w:rsidR="009B0BD1" w:rsidRPr="00A74BE4" w:rsidRDefault="009B0BD1" w:rsidP="00B907B7">
            <w:pPr>
              <w:spacing w:before="120" w:after="120"/>
            </w:pPr>
            <w:r w:rsidRPr="00A74BE4">
              <w:t>Entfallen</w:t>
            </w:r>
          </w:p>
          <w:p w:rsidR="009B0BD1" w:rsidRPr="00A74BE4" w:rsidRDefault="009B0BD1" w:rsidP="00B907B7">
            <w:pPr>
              <w:spacing w:before="120" w:after="120"/>
            </w:pPr>
            <w:r w:rsidRPr="00A74BE4">
              <w:t>(durch EG 11 erfasst)</w:t>
            </w:r>
          </w:p>
        </w:tc>
      </w:tr>
      <w:tr w:rsidR="00CD40F9" w:rsidRPr="00A74BE4" w:rsidTr="007D5DD2">
        <w:tc>
          <w:tcPr>
            <w:tcW w:w="4761" w:type="dxa"/>
            <w:shd w:val="clear" w:color="auto" w:fill="auto"/>
          </w:tcPr>
          <w:p w:rsidR="00CD40F9" w:rsidRDefault="00281CBD" w:rsidP="008B2EAD">
            <w:pPr>
              <w:tabs>
                <w:tab w:val="left" w:pos="1050"/>
              </w:tabs>
              <w:spacing w:before="120" w:after="120"/>
            </w:pPr>
            <w:r>
              <w:t>Beschäftigte der E</w:t>
            </w:r>
            <w:r w:rsidR="008B2EAD">
              <w:t>G</w:t>
            </w:r>
            <w:r>
              <w:t xml:space="preserve"> 11, deren Tätigkeit sich </w:t>
            </w:r>
            <w:r w:rsidR="008B2EAD">
              <w:t>erhebliche Heraushebung durch das</w:t>
            </w:r>
            <w:r>
              <w:t xml:space="preserve"> Maß der damit verbundenen</w:t>
            </w:r>
            <w:r w:rsidR="008B2EAD">
              <w:t xml:space="preserve"> Verantwortung</w:t>
            </w:r>
            <w:r>
              <w:t xml:space="preserve">. </w:t>
            </w:r>
          </w:p>
        </w:tc>
        <w:tc>
          <w:tcPr>
            <w:tcW w:w="1726" w:type="dxa"/>
            <w:gridSpan w:val="2"/>
            <w:shd w:val="clear" w:color="auto" w:fill="auto"/>
          </w:tcPr>
          <w:p w:rsidR="00CD40F9" w:rsidRPr="00BE1EBE" w:rsidRDefault="009B0BD1" w:rsidP="00A35D39">
            <w:pPr>
              <w:spacing w:before="120" w:after="120"/>
            </w:pPr>
            <w:r>
              <w:t>III Fgr. 2</w:t>
            </w:r>
            <w:r w:rsidR="00D72AE3">
              <w:br/>
              <w:t>(II Fgr. 3)</w:t>
            </w:r>
          </w:p>
        </w:tc>
        <w:tc>
          <w:tcPr>
            <w:tcW w:w="1701" w:type="dxa"/>
            <w:shd w:val="clear" w:color="auto" w:fill="auto"/>
          </w:tcPr>
          <w:p w:rsidR="00CD40F9" w:rsidRPr="00BE1EBE" w:rsidRDefault="009B0BD1" w:rsidP="00A35D39">
            <w:pPr>
              <w:spacing w:before="120" w:after="120"/>
            </w:pPr>
            <w:r>
              <w:t>EG 12</w:t>
            </w:r>
          </w:p>
        </w:tc>
        <w:tc>
          <w:tcPr>
            <w:tcW w:w="1559" w:type="dxa"/>
            <w:shd w:val="clear" w:color="auto" w:fill="auto"/>
          </w:tcPr>
          <w:p w:rsidR="00CD40F9" w:rsidRPr="00A74BE4" w:rsidRDefault="00F471EB" w:rsidP="00B907B7">
            <w:pPr>
              <w:spacing w:before="120" w:after="120"/>
            </w:pPr>
            <w:r w:rsidRPr="00A74BE4">
              <w:t>EG 12</w:t>
            </w:r>
          </w:p>
        </w:tc>
      </w:tr>
      <w:tr w:rsidR="00CD40F9" w:rsidRPr="00A74BE4" w:rsidTr="007D5DD2">
        <w:tc>
          <w:tcPr>
            <w:tcW w:w="4777" w:type="dxa"/>
            <w:gridSpan w:val="2"/>
            <w:shd w:val="clear" w:color="auto" w:fill="auto"/>
          </w:tcPr>
          <w:p w:rsidR="00CD40F9" w:rsidRDefault="00281CBD" w:rsidP="0085691A">
            <w:pPr>
              <w:tabs>
                <w:tab w:val="left" w:pos="1050"/>
              </w:tabs>
              <w:spacing w:before="120" w:after="120"/>
            </w:pPr>
            <w:r>
              <w:t>Beschäftigte mit abgeschl</w:t>
            </w:r>
            <w:r w:rsidR="0085691A">
              <w:t>.</w:t>
            </w:r>
            <w:r>
              <w:t xml:space="preserve"> wissenschaftlicher Hochschulbildung und entsprechender Tätigkeit sowie </w:t>
            </w:r>
            <w:r w:rsidR="0085691A">
              <w:t>„</w:t>
            </w:r>
            <w:r>
              <w:t>sonstige Beschäftigte</w:t>
            </w:r>
            <w:r w:rsidR="0085691A">
              <w:t>“</w:t>
            </w:r>
          </w:p>
        </w:tc>
        <w:tc>
          <w:tcPr>
            <w:tcW w:w="1710" w:type="dxa"/>
            <w:shd w:val="clear" w:color="auto" w:fill="auto"/>
          </w:tcPr>
          <w:p w:rsidR="00CD40F9" w:rsidRDefault="00D72AE3" w:rsidP="00A35D39">
            <w:pPr>
              <w:spacing w:before="120" w:after="120"/>
            </w:pPr>
            <w:r>
              <w:t>II Fgr. 1</w:t>
            </w:r>
          </w:p>
          <w:p w:rsidR="0098061F" w:rsidRPr="00BE1EBE" w:rsidRDefault="0098061F" w:rsidP="0098061F">
            <w:pPr>
              <w:spacing w:before="120" w:after="120"/>
            </w:pPr>
          </w:p>
        </w:tc>
        <w:tc>
          <w:tcPr>
            <w:tcW w:w="1701" w:type="dxa"/>
            <w:shd w:val="clear" w:color="auto" w:fill="auto"/>
          </w:tcPr>
          <w:p w:rsidR="00CD40F9" w:rsidRPr="00BE1EBE" w:rsidRDefault="00D72AE3" w:rsidP="00A35D39">
            <w:pPr>
              <w:spacing w:before="120" w:after="120"/>
            </w:pPr>
            <w:r>
              <w:t>EG 13</w:t>
            </w:r>
          </w:p>
        </w:tc>
        <w:tc>
          <w:tcPr>
            <w:tcW w:w="1559" w:type="dxa"/>
            <w:shd w:val="clear" w:color="auto" w:fill="auto"/>
          </w:tcPr>
          <w:p w:rsidR="00CD40F9" w:rsidRPr="00A74BE4" w:rsidRDefault="00F471EB" w:rsidP="006B591F">
            <w:pPr>
              <w:spacing w:before="120" w:after="120"/>
            </w:pPr>
            <w:r w:rsidRPr="00A74BE4">
              <w:t>EG 13 Fgr. 1</w:t>
            </w:r>
          </w:p>
        </w:tc>
      </w:tr>
      <w:tr w:rsidR="00B118BC" w:rsidRPr="00A74BE4" w:rsidTr="007D5DD2">
        <w:tc>
          <w:tcPr>
            <w:tcW w:w="4777" w:type="dxa"/>
            <w:gridSpan w:val="2"/>
            <w:shd w:val="clear" w:color="auto" w:fill="auto"/>
          </w:tcPr>
          <w:p w:rsidR="00B118BC" w:rsidRDefault="00B118BC" w:rsidP="0085691A">
            <w:pPr>
              <w:tabs>
                <w:tab w:val="left" w:pos="1050"/>
              </w:tabs>
              <w:spacing w:before="120" w:after="120"/>
            </w:pPr>
            <w:r>
              <w:t>Beschäftigte in Sparkassen</w:t>
            </w:r>
            <w:r w:rsidR="0085691A">
              <w:t>/</w:t>
            </w:r>
            <w:r>
              <w:t xml:space="preserve"> Betrieben, Tätig</w:t>
            </w:r>
            <w:r w:rsidR="0085691A">
              <w:t>-</w:t>
            </w:r>
            <w:proofErr w:type="spellStart"/>
            <w:r>
              <w:t>keit</w:t>
            </w:r>
            <w:proofErr w:type="spellEnd"/>
            <w:r>
              <w:t xml:space="preserve"> wegen der Schwierigkeit der Aufgaben und der Größe ihrer Verantwortung ebenso zu bewerten ist wie Tätigkeiten nach F</w:t>
            </w:r>
            <w:r w:rsidR="0085691A">
              <w:t>gr. 1</w:t>
            </w:r>
            <w:r>
              <w:t>.</w:t>
            </w:r>
          </w:p>
        </w:tc>
        <w:tc>
          <w:tcPr>
            <w:tcW w:w="3411" w:type="dxa"/>
            <w:gridSpan w:val="2"/>
            <w:shd w:val="clear" w:color="auto" w:fill="auto"/>
          </w:tcPr>
          <w:p w:rsidR="00B118BC" w:rsidRPr="00B118BC" w:rsidRDefault="00B118BC" w:rsidP="00A35D39">
            <w:pPr>
              <w:spacing w:before="120" w:after="120"/>
              <w:rPr>
                <w:b/>
              </w:rPr>
            </w:pPr>
            <w:r w:rsidRPr="00B118BC">
              <w:rPr>
                <w:b/>
              </w:rPr>
              <w:t>Neu</w:t>
            </w:r>
          </w:p>
        </w:tc>
        <w:tc>
          <w:tcPr>
            <w:tcW w:w="1559" w:type="dxa"/>
            <w:shd w:val="clear" w:color="auto" w:fill="auto"/>
          </w:tcPr>
          <w:p w:rsidR="00B118BC" w:rsidRPr="00A74BE4" w:rsidRDefault="00B118BC" w:rsidP="00B907B7">
            <w:pPr>
              <w:spacing w:before="120" w:after="120"/>
              <w:rPr>
                <w:b/>
              </w:rPr>
            </w:pPr>
            <w:r w:rsidRPr="00A74BE4">
              <w:rPr>
                <w:b/>
              </w:rPr>
              <w:t>EG 13 Fgr. 2</w:t>
            </w:r>
          </w:p>
        </w:tc>
      </w:tr>
      <w:tr w:rsidR="00CD40F9" w:rsidRPr="00A74BE4" w:rsidTr="007D5DD2">
        <w:tc>
          <w:tcPr>
            <w:tcW w:w="4777" w:type="dxa"/>
            <w:gridSpan w:val="2"/>
            <w:shd w:val="clear" w:color="auto" w:fill="auto"/>
          </w:tcPr>
          <w:p w:rsidR="00C54137" w:rsidRDefault="00281CBD" w:rsidP="00281CBD">
            <w:pPr>
              <w:tabs>
                <w:tab w:val="left" w:pos="1050"/>
              </w:tabs>
              <w:spacing w:before="120" w:after="120"/>
            </w:pPr>
            <w:r>
              <w:t>Beschäftigte der E</w:t>
            </w:r>
            <w:r w:rsidR="00D72AE3">
              <w:t>G</w:t>
            </w:r>
            <w:r>
              <w:t xml:space="preserve"> 13 F</w:t>
            </w:r>
            <w:r w:rsidR="00D72AE3">
              <w:t>gr.</w:t>
            </w:r>
            <w:r>
              <w:t xml:space="preserve"> 1, deren Tätigkeit sich </w:t>
            </w:r>
            <w:r w:rsidR="00C54137">
              <w:t>aus der E</w:t>
            </w:r>
            <w:r w:rsidR="00C54137">
              <w:t>G</w:t>
            </w:r>
            <w:r w:rsidR="00C54137">
              <w:t xml:space="preserve"> 13 F</w:t>
            </w:r>
            <w:r w:rsidR="00C54137">
              <w:t>gr.</w:t>
            </w:r>
            <w:r w:rsidR="00C54137">
              <w:t xml:space="preserve"> 1 heraushebt</w:t>
            </w:r>
            <w:r w:rsidR="00C54137">
              <w:t xml:space="preserve"> durch </w:t>
            </w:r>
          </w:p>
          <w:p w:rsidR="00281CBD" w:rsidRDefault="00281CBD" w:rsidP="00281CBD">
            <w:pPr>
              <w:tabs>
                <w:tab w:val="left" w:pos="1050"/>
              </w:tabs>
              <w:spacing w:before="120" w:after="120"/>
            </w:pPr>
            <w:r>
              <w:t xml:space="preserve">mindestens </w:t>
            </w:r>
            <w:r w:rsidRPr="00D72AE3">
              <w:rPr>
                <w:u w:val="single"/>
              </w:rPr>
              <w:t>zu einem Drittel</w:t>
            </w:r>
          </w:p>
          <w:p w:rsidR="00281CBD" w:rsidRDefault="00D72AE3" w:rsidP="00281CBD">
            <w:pPr>
              <w:tabs>
                <w:tab w:val="left" w:pos="1050"/>
              </w:tabs>
              <w:spacing w:before="120" w:after="120"/>
            </w:pPr>
            <w:r>
              <w:t>-</w:t>
            </w:r>
            <w:r w:rsidR="00281CBD">
              <w:t xml:space="preserve"> </w:t>
            </w:r>
            <w:r w:rsidR="00281CBD" w:rsidRPr="00A74BE4">
              <w:t>besondere Schwierigkeit u</w:t>
            </w:r>
            <w:r w:rsidR="00A74BE4">
              <w:t>.</w:t>
            </w:r>
            <w:r w:rsidR="00281CBD" w:rsidRPr="00A74BE4">
              <w:t xml:space="preserve"> Bedeutung</w:t>
            </w:r>
            <w:r w:rsidR="00281CBD">
              <w:t xml:space="preserve"> </w:t>
            </w:r>
            <w:r w:rsidR="00A74BE4">
              <w:t>oder</w:t>
            </w:r>
          </w:p>
          <w:p w:rsidR="00CD40F9" w:rsidRDefault="00D72AE3" w:rsidP="00A74BE4">
            <w:pPr>
              <w:tabs>
                <w:tab w:val="left" w:pos="1050"/>
              </w:tabs>
              <w:spacing w:before="120" w:after="120"/>
            </w:pPr>
            <w:r>
              <w:t>-</w:t>
            </w:r>
            <w:r w:rsidR="00281CBD">
              <w:t xml:space="preserve"> das Erfordernis hochwertiger Leistungen bei besonders schwierigen Aufgaben </w:t>
            </w:r>
          </w:p>
        </w:tc>
        <w:tc>
          <w:tcPr>
            <w:tcW w:w="1710" w:type="dxa"/>
          </w:tcPr>
          <w:p w:rsidR="00CD40F9" w:rsidRDefault="00D72AE3" w:rsidP="00A35D39">
            <w:pPr>
              <w:spacing w:before="120" w:after="120"/>
            </w:pPr>
            <w:r>
              <w:t>II Fgr. 2</w:t>
            </w:r>
            <w:r w:rsidR="00B118BC">
              <w:br/>
              <w:t>(</w:t>
            </w:r>
            <w:proofErr w:type="spellStart"/>
            <w:r w:rsidR="00B118BC">
              <w:t>Ib</w:t>
            </w:r>
            <w:proofErr w:type="spellEnd"/>
            <w:r w:rsidR="00B118BC">
              <w:t xml:space="preserve"> Fgr. 2)</w:t>
            </w:r>
          </w:p>
          <w:p w:rsidR="00B118BC" w:rsidRPr="00BE1EBE" w:rsidRDefault="00B118BC" w:rsidP="00D72B2B">
            <w:pPr>
              <w:spacing w:before="120" w:after="120"/>
            </w:pPr>
          </w:p>
        </w:tc>
        <w:tc>
          <w:tcPr>
            <w:tcW w:w="1701" w:type="dxa"/>
          </w:tcPr>
          <w:p w:rsidR="00CD40F9" w:rsidRPr="00BE1EBE" w:rsidRDefault="00D72AE3" w:rsidP="00A35D39">
            <w:pPr>
              <w:spacing w:before="120" w:after="120"/>
            </w:pPr>
            <w:r>
              <w:t>EG 13</w:t>
            </w:r>
            <w:r w:rsidR="00B118BC">
              <w:t xml:space="preserve"> +</w:t>
            </w:r>
            <w:r w:rsidR="00B118BC">
              <w:br/>
              <w:t>Zulage EG 14</w:t>
            </w:r>
          </w:p>
        </w:tc>
        <w:tc>
          <w:tcPr>
            <w:tcW w:w="1559" w:type="dxa"/>
            <w:shd w:val="clear" w:color="auto" w:fill="auto"/>
          </w:tcPr>
          <w:p w:rsidR="00CD40F9" w:rsidRPr="00A74BE4" w:rsidRDefault="00F471EB" w:rsidP="00B907B7">
            <w:pPr>
              <w:spacing w:before="120" w:after="120"/>
              <w:rPr>
                <w:b/>
              </w:rPr>
            </w:pPr>
            <w:r w:rsidRPr="00A74BE4">
              <w:rPr>
                <w:b/>
                <w:color w:val="FF0000"/>
              </w:rPr>
              <w:t>EG 14 Fgr. 1</w:t>
            </w:r>
          </w:p>
        </w:tc>
      </w:tr>
      <w:tr w:rsidR="00B118BC" w:rsidRPr="00A74BE4" w:rsidTr="007D5DD2">
        <w:tc>
          <w:tcPr>
            <w:tcW w:w="4777" w:type="dxa"/>
            <w:gridSpan w:val="2"/>
          </w:tcPr>
          <w:p w:rsidR="00B118BC" w:rsidRDefault="00B118BC" w:rsidP="0085691A">
            <w:pPr>
              <w:tabs>
                <w:tab w:val="left" w:pos="1050"/>
              </w:tabs>
              <w:spacing w:before="120" w:after="120"/>
            </w:pPr>
            <w:r>
              <w:t>Beschäftigte in Sparkassen</w:t>
            </w:r>
            <w:r w:rsidR="0085691A">
              <w:t>/</w:t>
            </w:r>
            <w:r>
              <w:t xml:space="preserve"> Betrieben, Tätig</w:t>
            </w:r>
            <w:r w:rsidR="0085691A">
              <w:t>-</w:t>
            </w:r>
            <w:proofErr w:type="spellStart"/>
            <w:r>
              <w:t>keit</w:t>
            </w:r>
            <w:proofErr w:type="spellEnd"/>
            <w:r>
              <w:t xml:space="preserve"> wegen der Schwierigkeit der Aufgaben und der Größe ihrer Verantwortung ebenso zu bewerten ist wie Tätigkeiten nach F</w:t>
            </w:r>
            <w:r w:rsidR="0085691A">
              <w:t>gr.</w:t>
            </w:r>
            <w:r>
              <w:t xml:space="preserve"> 1.</w:t>
            </w:r>
          </w:p>
        </w:tc>
        <w:tc>
          <w:tcPr>
            <w:tcW w:w="3411" w:type="dxa"/>
            <w:gridSpan w:val="2"/>
          </w:tcPr>
          <w:p w:rsidR="00B118BC" w:rsidRPr="00B118BC" w:rsidRDefault="00B118BC" w:rsidP="00A35D39">
            <w:pPr>
              <w:spacing w:before="120" w:after="120"/>
              <w:rPr>
                <w:b/>
              </w:rPr>
            </w:pPr>
            <w:r w:rsidRPr="00B118BC">
              <w:rPr>
                <w:b/>
              </w:rPr>
              <w:t>Neu</w:t>
            </w:r>
          </w:p>
        </w:tc>
        <w:tc>
          <w:tcPr>
            <w:tcW w:w="1559" w:type="dxa"/>
            <w:shd w:val="clear" w:color="auto" w:fill="auto"/>
          </w:tcPr>
          <w:p w:rsidR="00B118BC" w:rsidRPr="00A74BE4" w:rsidRDefault="00B118BC" w:rsidP="00F471EB">
            <w:pPr>
              <w:spacing w:before="120" w:after="120"/>
              <w:rPr>
                <w:b/>
              </w:rPr>
            </w:pPr>
            <w:r w:rsidRPr="00A74BE4">
              <w:rPr>
                <w:b/>
              </w:rPr>
              <w:t>EG 14 Fgr. 2</w:t>
            </w:r>
          </w:p>
        </w:tc>
      </w:tr>
      <w:tr w:rsidR="00684A58" w:rsidRPr="00A74BE4" w:rsidTr="007D5DD2">
        <w:tc>
          <w:tcPr>
            <w:tcW w:w="4777" w:type="dxa"/>
            <w:gridSpan w:val="2"/>
          </w:tcPr>
          <w:p w:rsidR="00684A58" w:rsidRDefault="00684A58" w:rsidP="00FF0F4D">
            <w:pPr>
              <w:spacing w:before="120" w:after="120"/>
            </w:pPr>
            <w:r>
              <w:t>mind. 50 % Tätigkeiten mit besonderer Schwierigkeit und Bedeutung</w:t>
            </w:r>
          </w:p>
        </w:tc>
        <w:tc>
          <w:tcPr>
            <w:tcW w:w="1710" w:type="dxa"/>
          </w:tcPr>
          <w:p w:rsidR="00684A58" w:rsidRDefault="00684A58" w:rsidP="00FF0F4D">
            <w:pPr>
              <w:spacing w:before="120" w:after="120"/>
            </w:pPr>
            <w:proofErr w:type="spellStart"/>
            <w:r>
              <w:t>Ib</w:t>
            </w:r>
            <w:proofErr w:type="spellEnd"/>
            <w:r>
              <w:t xml:space="preserve"> Fgr. 1</w:t>
            </w:r>
          </w:p>
          <w:p w:rsidR="00684A58" w:rsidRDefault="00684A58" w:rsidP="00684A58">
            <w:pPr>
              <w:spacing w:before="120" w:after="120"/>
            </w:pPr>
          </w:p>
        </w:tc>
        <w:tc>
          <w:tcPr>
            <w:tcW w:w="1701" w:type="dxa"/>
          </w:tcPr>
          <w:p w:rsidR="00684A58" w:rsidRDefault="00684A58" w:rsidP="00FF0F4D">
            <w:pPr>
              <w:spacing w:before="120" w:after="120"/>
            </w:pPr>
            <w:r>
              <w:t>EG 14</w:t>
            </w:r>
          </w:p>
        </w:tc>
        <w:tc>
          <w:tcPr>
            <w:tcW w:w="1559" w:type="dxa"/>
          </w:tcPr>
          <w:p w:rsidR="00684A58" w:rsidRPr="00A74BE4" w:rsidRDefault="00684A58" w:rsidP="00FF0F4D">
            <w:pPr>
              <w:spacing w:before="120" w:after="120"/>
            </w:pPr>
            <w:r w:rsidRPr="00A74BE4">
              <w:t>Entfallen</w:t>
            </w:r>
            <w:r w:rsidRPr="00A74BE4">
              <w:br/>
              <w:t>(durch EG 14 Fgr. 1 erfasst)</w:t>
            </w:r>
          </w:p>
        </w:tc>
      </w:tr>
      <w:tr w:rsidR="00D72B2B" w:rsidRPr="00A74BE4" w:rsidTr="00481C08">
        <w:tc>
          <w:tcPr>
            <w:tcW w:w="4777" w:type="dxa"/>
            <w:gridSpan w:val="2"/>
          </w:tcPr>
          <w:p w:rsidR="00D72B2B" w:rsidRDefault="00D72B2B" w:rsidP="00D72AE3">
            <w:pPr>
              <w:tabs>
                <w:tab w:val="left" w:pos="1050"/>
              </w:tabs>
              <w:spacing w:before="120" w:after="120"/>
            </w:pPr>
            <w:r>
              <w:t>Beschäftigte der EG 13 Fgr. 1, denen mind. 3 Beschäftigte mind. der EG 13 durch ausdrückliche Anordnung unterstellt sind.</w:t>
            </w:r>
          </w:p>
        </w:tc>
        <w:tc>
          <w:tcPr>
            <w:tcW w:w="3411" w:type="dxa"/>
            <w:gridSpan w:val="2"/>
          </w:tcPr>
          <w:p w:rsidR="00D72B2B" w:rsidRPr="00D72B2B" w:rsidRDefault="00D72B2B" w:rsidP="00A35D39">
            <w:pPr>
              <w:spacing w:before="120" w:after="120"/>
              <w:rPr>
                <w:b/>
              </w:rPr>
            </w:pPr>
            <w:r w:rsidRPr="00D72B2B">
              <w:rPr>
                <w:b/>
              </w:rPr>
              <w:t>Neu</w:t>
            </w:r>
          </w:p>
        </w:tc>
        <w:tc>
          <w:tcPr>
            <w:tcW w:w="1559" w:type="dxa"/>
            <w:shd w:val="clear" w:color="auto" w:fill="auto"/>
          </w:tcPr>
          <w:p w:rsidR="00D72B2B" w:rsidRPr="00A74BE4" w:rsidRDefault="00D72B2B" w:rsidP="00F471EB">
            <w:pPr>
              <w:spacing w:before="120" w:after="120"/>
              <w:rPr>
                <w:b/>
              </w:rPr>
            </w:pPr>
            <w:r w:rsidRPr="00A74BE4">
              <w:rPr>
                <w:b/>
              </w:rPr>
              <w:t>EG 14 Fgr. 3</w:t>
            </w:r>
          </w:p>
        </w:tc>
      </w:tr>
      <w:tr w:rsidR="00CD40F9" w:rsidRPr="00A74BE4" w:rsidTr="007D5DD2">
        <w:tc>
          <w:tcPr>
            <w:tcW w:w="4777" w:type="dxa"/>
            <w:gridSpan w:val="2"/>
          </w:tcPr>
          <w:p w:rsidR="00281CBD" w:rsidRDefault="00281CBD" w:rsidP="00281CBD">
            <w:pPr>
              <w:tabs>
                <w:tab w:val="left" w:pos="1050"/>
              </w:tabs>
              <w:spacing w:before="120" w:after="120"/>
            </w:pPr>
            <w:r>
              <w:t>Beschäftigte der E</w:t>
            </w:r>
            <w:r w:rsidR="00D72AE3">
              <w:t>G</w:t>
            </w:r>
            <w:r>
              <w:t xml:space="preserve"> 13 F</w:t>
            </w:r>
            <w:r w:rsidR="00D72AE3">
              <w:t>gr.</w:t>
            </w:r>
            <w:r>
              <w:t xml:space="preserve"> 1, deren Tätigkeit sich </w:t>
            </w:r>
            <w:r w:rsidR="00A74BE4">
              <w:t>aus der EG 13 Fgr. 1 heraushebt</w:t>
            </w:r>
            <w:r w:rsidR="00A74BE4">
              <w:t xml:space="preserve"> durch</w:t>
            </w:r>
          </w:p>
          <w:p w:rsidR="00281CBD" w:rsidRDefault="00D72AE3" w:rsidP="00281CBD">
            <w:pPr>
              <w:tabs>
                <w:tab w:val="left" w:pos="1050"/>
              </w:tabs>
              <w:spacing w:before="120" w:after="120"/>
            </w:pPr>
            <w:r>
              <w:t xml:space="preserve">- </w:t>
            </w:r>
            <w:r w:rsidR="00281CBD">
              <w:t>besondere Schwierigkeit u</w:t>
            </w:r>
            <w:r w:rsidR="00A74BE4">
              <w:t>.</w:t>
            </w:r>
            <w:r w:rsidR="00281CBD">
              <w:t xml:space="preserve"> Bedeutung sowie </w:t>
            </w:r>
          </w:p>
          <w:p w:rsidR="00CD40F9" w:rsidRDefault="00D72AE3" w:rsidP="00A74BE4">
            <w:pPr>
              <w:tabs>
                <w:tab w:val="left" w:pos="1050"/>
              </w:tabs>
              <w:spacing w:before="120" w:after="120"/>
            </w:pPr>
            <w:r>
              <w:t xml:space="preserve">- </w:t>
            </w:r>
            <w:r w:rsidR="00281CBD" w:rsidRPr="00A74BE4">
              <w:t>erheblich durch das Maß der damit verbundenen Verantwortung</w:t>
            </w:r>
            <w:r w:rsidR="00281CBD" w:rsidRPr="00684A58">
              <w:rPr>
                <w:b/>
              </w:rPr>
              <w:t xml:space="preserve"> </w:t>
            </w:r>
            <w:r w:rsidR="00281CBD">
              <w:t>.</w:t>
            </w:r>
          </w:p>
        </w:tc>
        <w:tc>
          <w:tcPr>
            <w:tcW w:w="1710" w:type="dxa"/>
          </w:tcPr>
          <w:p w:rsidR="00CD40F9" w:rsidRDefault="00684A58" w:rsidP="00A35D39">
            <w:pPr>
              <w:spacing w:before="120" w:after="120"/>
            </w:pPr>
            <w:r>
              <w:t>Ia Fgr. 1</w:t>
            </w:r>
          </w:p>
          <w:p w:rsidR="00684A58" w:rsidRPr="00BE1EBE" w:rsidRDefault="00684A58" w:rsidP="00A35D39">
            <w:pPr>
              <w:spacing w:before="120" w:after="120"/>
            </w:pPr>
          </w:p>
        </w:tc>
        <w:tc>
          <w:tcPr>
            <w:tcW w:w="1701" w:type="dxa"/>
          </w:tcPr>
          <w:p w:rsidR="00CD40F9" w:rsidRPr="00BE1EBE" w:rsidRDefault="00684A58" w:rsidP="00A35D39">
            <w:pPr>
              <w:spacing w:before="120" w:after="120"/>
            </w:pPr>
            <w:r>
              <w:t>EG 15</w:t>
            </w:r>
          </w:p>
        </w:tc>
        <w:tc>
          <w:tcPr>
            <w:tcW w:w="1559" w:type="dxa"/>
            <w:shd w:val="clear" w:color="auto" w:fill="auto"/>
          </w:tcPr>
          <w:p w:rsidR="00CD40F9" w:rsidRPr="00A74BE4" w:rsidRDefault="00F471EB" w:rsidP="00B907B7">
            <w:pPr>
              <w:spacing w:before="120" w:after="120"/>
            </w:pPr>
            <w:r w:rsidRPr="00A74BE4">
              <w:t>EG 15 Fgr. 1</w:t>
            </w:r>
          </w:p>
        </w:tc>
      </w:tr>
      <w:tr w:rsidR="00684A58" w:rsidRPr="00A74BE4" w:rsidTr="007D5DD2">
        <w:tc>
          <w:tcPr>
            <w:tcW w:w="4777" w:type="dxa"/>
            <w:gridSpan w:val="2"/>
          </w:tcPr>
          <w:p w:rsidR="00684A58" w:rsidRDefault="00684A58" w:rsidP="0085691A">
            <w:pPr>
              <w:tabs>
                <w:tab w:val="left" w:pos="1050"/>
              </w:tabs>
              <w:spacing w:before="120" w:after="120"/>
            </w:pPr>
            <w:r>
              <w:t>Beschäftigte in Sparkassen</w:t>
            </w:r>
            <w:r w:rsidR="0085691A">
              <w:t>/</w:t>
            </w:r>
            <w:r>
              <w:t xml:space="preserve"> Betrieben, Tätig</w:t>
            </w:r>
            <w:r w:rsidR="0085691A">
              <w:t>-</w:t>
            </w:r>
            <w:proofErr w:type="spellStart"/>
            <w:r>
              <w:t>keit</w:t>
            </w:r>
            <w:proofErr w:type="spellEnd"/>
            <w:r>
              <w:t xml:space="preserve"> wegen der Schwierigkeit der Aufgaben und der Größe ihrer Verantwortung ebenso zu bewerten ist wie Tätigkeiten nach F</w:t>
            </w:r>
            <w:r w:rsidR="0085691A">
              <w:t>gr.</w:t>
            </w:r>
            <w:r>
              <w:t xml:space="preserve"> 1.</w:t>
            </w:r>
          </w:p>
        </w:tc>
        <w:tc>
          <w:tcPr>
            <w:tcW w:w="3411" w:type="dxa"/>
            <w:gridSpan w:val="2"/>
          </w:tcPr>
          <w:p w:rsidR="00684A58" w:rsidRPr="00684A58" w:rsidRDefault="00684A58" w:rsidP="00A35D39">
            <w:pPr>
              <w:spacing w:before="120" w:after="120"/>
              <w:rPr>
                <w:b/>
              </w:rPr>
            </w:pPr>
            <w:r w:rsidRPr="00684A58">
              <w:rPr>
                <w:b/>
              </w:rPr>
              <w:t>Neu</w:t>
            </w:r>
          </w:p>
        </w:tc>
        <w:tc>
          <w:tcPr>
            <w:tcW w:w="1559" w:type="dxa"/>
            <w:shd w:val="clear" w:color="auto" w:fill="auto"/>
          </w:tcPr>
          <w:p w:rsidR="00684A58" w:rsidRPr="00A74BE4" w:rsidRDefault="00684A58" w:rsidP="00B907B7">
            <w:pPr>
              <w:spacing w:before="120" w:after="120"/>
              <w:rPr>
                <w:b/>
              </w:rPr>
            </w:pPr>
            <w:r w:rsidRPr="00A74BE4">
              <w:rPr>
                <w:b/>
              </w:rPr>
              <w:t>EG 15 Fgr. 2</w:t>
            </w:r>
          </w:p>
        </w:tc>
      </w:tr>
    </w:tbl>
    <w:p w:rsidR="00C401C5" w:rsidRDefault="00C401C5"/>
    <w:p w:rsidR="004E468F" w:rsidRDefault="004E468F">
      <w:r>
        <w:br w:type="page"/>
      </w:r>
    </w:p>
    <w:p w:rsidR="00C638C0" w:rsidRDefault="00C638C0"/>
    <w:tbl>
      <w:tblPr>
        <w:tblStyle w:val="Tabellenraster"/>
        <w:tblW w:w="9747" w:type="dxa"/>
        <w:tblLook w:val="04A0" w:firstRow="1" w:lastRow="0" w:firstColumn="1" w:lastColumn="0" w:noHBand="0" w:noVBand="1"/>
      </w:tblPr>
      <w:tblGrid>
        <w:gridCol w:w="4762"/>
        <w:gridCol w:w="16"/>
        <w:gridCol w:w="1708"/>
        <w:gridCol w:w="1702"/>
        <w:gridCol w:w="1559"/>
      </w:tblGrid>
      <w:tr w:rsidR="00CD2253" w:rsidRPr="0001508F" w:rsidTr="00CD2253">
        <w:tc>
          <w:tcPr>
            <w:tcW w:w="4778" w:type="dxa"/>
            <w:gridSpan w:val="2"/>
          </w:tcPr>
          <w:p w:rsidR="00A74BE4" w:rsidRPr="00A74BE4" w:rsidRDefault="00A74BE4" w:rsidP="00210FBF">
            <w:pPr>
              <w:spacing w:before="120" w:after="120"/>
              <w:rPr>
                <w:b/>
              </w:rPr>
            </w:pPr>
            <w:r w:rsidRPr="00A74BE4">
              <w:rPr>
                <w:b/>
              </w:rPr>
              <w:t>Merkmale</w:t>
            </w:r>
          </w:p>
          <w:p w:rsidR="00CD2253" w:rsidRPr="00A74BE4" w:rsidRDefault="00CD2253" w:rsidP="00210FBF">
            <w:pPr>
              <w:spacing w:before="120" w:after="120"/>
              <w:rPr>
                <w:b/>
              </w:rPr>
            </w:pPr>
            <w:r w:rsidRPr="00A74BE4">
              <w:rPr>
                <w:b/>
              </w:rPr>
              <w:t>2a. Leitung von</w:t>
            </w:r>
            <w:r w:rsidRPr="00A74BE4">
              <w:rPr>
                <w:b/>
              </w:rPr>
              <w:t xml:space="preserve"> </w:t>
            </w:r>
            <w:r w:rsidRPr="00A74BE4">
              <w:rPr>
                <w:b/>
              </w:rPr>
              <w:t>Gruppen</w:t>
            </w:r>
          </w:p>
          <w:p w:rsidR="00CD2253" w:rsidRPr="00DB5EC0" w:rsidRDefault="00CD2253" w:rsidP="00210FBF">
            <w:pPr>
              <w:spacing w:before="120" w:after="120"/>
            </w:pPr>
          </w:p>
        </w:tc>
        <w:tc>
          <w:tcPr>
            <w:tcW w:w="1708" w:type="dxa"/>
          </w:tcPr>
          <w:p w:rsidR="00CD2253" w:rsidRPr="0001508F" w:rsidRDefault="00CD2253" w:rsidP="00210FBF">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2" w:type="dxa"/>
          </w:tcPr>
          <w:p w:rsidR="00CD2253" w:rsidRPr="0001508F" w:rsidRDefault="00CD2253" w:rsidP="00210FBF">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CD2253" w:rsidRPr="0001508F" w:rsidRDefault="00CD2253" w:rsidP="00210FBF">
            <w:pPr>
              <w:spacing w:before="120" w:after="120"/>
              <w:rPr>
                <w:b/>
              </w:rPr>
            </w:pPr>
            <w:r w:rsidRPr="0001508F">
              <w:rPr>
                <w:b/>
              </w:rPr>
              <w:t>EG TVöD ab</w:t>
            </w:r>
          </w:p>
          <w:p w:rsidR="00CD2253" w:rsidRPr="0001508F" w:rsidRDefault="00CD2253" w:rsidP="00210FBF">
            <w:pPr>
              <w:spacing w:before="120" w:after="120"/>
              <w:rPr>
                <w:b/>
              </w:rPr>
            </w:pPr>
            <w:r w:rsidRPr="0001508F">
              <w:rPr>
                <w:b/>
              </w:rPr>
              <w:t>01.01.2017</w:t>
            </w:r>
          </w:p>
        </w:tc>
      </w:tr>
      <w:tr w:rsidR="00FF0F4D" w:rsidTr="00D72B2B">
        <w:tc>
          <w:tcPr>
            <w:tcW w:w="4778" w:type="dxa"/>
            <w:gridSpan w:val="2"/>
            <w:shd w:val="clear" w:color="auto" w:fill="auto"/>
          </w:tcPr>
          <w:p w:rsidR="00FF0F4D" w:rsidRDefault="00FF0F4D" w:rsidP="00FF0F4D">
            <w:pPr>
              <w:tabs>
                <w:tab w:val="left" w:pos="1050"/>
              </w:tabs>
              <w:spacing w:before="120" w:after="120"/>
            </w:pPr>
            <w:r>
              <w:t>Gruppenleiter, denen ständig unterstellt sind.</w:t>
            </w:r>
          </w:p>
          <w:p w:rsidR="00FF0F4D" w:rsidRDefault="00FF0F4D" w:rsidP="00FF0F4D">
            <w:pPr>
              <w:tabs>
                <w:tab w:val="left" w:pos="1050"/>
              </w:tabs>
              <w:spacing w:before="120" w:after="120"/>
            </w:pPr>
            <w:r>
              <w:t xml:space="preserve">a) mind. </w:t>
            </w:r>
            <w:r w:rsidRPr="004E468F">
              <w:rPr>
                <w:b/>
              </w:rPr>
              <w:t>2 Ang</w:t>
            </w:r>
            <w:r>
              <w:t>. mind. der Verg.Gr. VII oder</w:t>
            </w:r>
          </w:p>
          <w:p w:rsidR="00FF0F4D" w:rsidRDefault="00FF0F4D" w:rsidP="00FF0F4D">
            <w:pPr>
              <w:tabs>
                <w:tab w:val="left" w:pos="1050"/>
              </w:tabs>
              <w:spacing w:before="120" w:after="120"/>
            </w:pPr>
            <w:r>
              <w:t xml:space="preserve">b) </w:t>
            </w:r>
            <w:r w:rsidRPr="004E468F">
              <w:rPr>
                <w:b/>
              </w:rPr>
              <w:t>1 Ang</w:t>
            </w:r>
            <w:r>
              <w:t xml:space="preserve">. mind. der Verg.Gr. VII und </w:t>
            </w:r>
            <w:r>
              <w:br/>
              <w:t xml:space="preserve">    mind. </w:t>
            </w:r>
            <w:r w:rsidRPr="004E468F">
              <w:rPr>
                <w:b/>
              </w:rPr>
              <w:t>2 Ang</w:t>
            </w:r>
            <w:r>
              <w:t>. der Verg.Gr. VIII</w:t>
            </w:r>
          </w:p>
        </w:tc>
        <w:tc>
          <w:tcPr>
            <w:tcW w:w="1708" w:type="dxa"/>
            <w:shd w:val="clear" w:color="auto" w:fill="auto"/>
          </w:tcPr>
          <w:p w:rsidR="00FF0F4D" w:rsidRPr="00A73F8A" w:rsidRDefault="00FF0F4D" w:rsidP="00FF0F4D">
            <w:pPr>
              <w:spacing w:before="120" w:after="120"/>
            </w:pPr>
            <w:proofErr w:type="spellStart"/>
            <w:r>
              <w:t>VIb</w:t>
            </w:r>
            <w:proofErr w:type="spellEnd"/>
            <w:r>
              <w:t xml:space="preserve"> Fgr: 6</w:t>
            </w:r>
          </w:p>
        </w:tc>
        <w:tc>
          <w:tcPr>
            <w:tcW w:w="1702" w:type="dxa"/>
            <w:shd w:val="clear" w:color="auto" w:fill="auto"/>
          </w:tcPr>
          <w:p w:rsidR="00FF0F4D" w:rsidRPr="00A73F8A" w:rsidRDefault="00FF0F4D" w:rsidP="00FF0F4D">
            <w:pPr>
              <w:spacing w:before="120" w:after="120"/>
            </w:pPr>
            <w:r>
              <w:t>EG 6</w:t>
            </w:r>
          </w:p>
        </w:tc>
        <w:tc>
          <w:tcPr>
            <w:tcW w:w="1559" w:type="dxa"/>
            <w:shd w:val="clear" w:color="auto" w:fill="auto"/>
          </w:tcPr>
          <w:p w:rsidR="00FF0F4D" w:rsidRPr="00A74BE4" w:rsidRDefault="00FF0F4D" w:rsidP="00FF0F4D">
            <w:pPr>
              <w:spacing w:before="120" w:after="120"/>
              <w:rPr>
                <w:b/>
                <w:color w:val="FF0000"/>
              </w:rPr>
            </w:pPr>
            <w:r w:rsidRPr="00A74BE4">
              <w:rPr>
                <w:b/>
                <w:color w:val="FF0000"/>
              </w:rPr>
              <w:t>Entfallen</w:t>
            </w:r>
          </w:p>
          <w:p w:rsidR="00FF0F4D" w:rsidRPr="00302131" w:rsidRDefault="00FF0F4D" w:rsidP="00FF0F4D">
            <w:pPr>
              <w:spacing w:before="120" w:after="120"/>
            </w:pPr>
            <w:r>
              <w:t>Neu</w:t>
            </w:r>
            <w:r>
              <w:br/>
              <w:t>Eckgruppe</w:t>
            </w:r>
            <w:r w:rsidRPr="00302131">
              <w:t xml:space="preserve"> </w:t>
            </w:r>
            <w:r>
              <w:br/>
            </w:r>
            <w:r w:rsidRPr="00A74BE4">
              <w:rPr>
                <w:b/>
                <w:color w:val="FF0000"/>
              </w:rPr>
              <w:t>EG 8 Fgr. 3</w:t>
            </w:r>
            <w:r w:rsidRPr="00A74BE4">
              <w:rPr>
                <w:color w:val="FF0000"/>
              </w:rPr>
              <w:t xml:space="preserve"> </w:t>
            </w:r>
          </w:p>
        </w:tc>
      </w:tr>
      <w:tr w:rsidR="00684A58" w:rsidTr="00D72B2B">
        <w:tc>
          <w:tcPr>
            <w:tcW w:w="4778" w:type="dxa"/>
            <w:gridSpan w:val="2"/>
            <w:shd w:val="clear" w:color="auto" w:fill="auto"/>
          </w:tcPr>
          <w:p w:rsidR="00684A58" w:rsidRDefault="00684A58" w:rsidP="00FF0F4D">
            <w:pPr>
              <w:tabs>
                <w:tab w:val="left" w:pos="1050"/>
              </w:tabs>
              <w:spacing w:before="120" w:after="120"/>
            </w:pPr>
            <w:r>
              <w:t>Gruppenleiter, denen ständig unterstellt sind.</w:t>
            </w:r>
          </w:p>
          <w:p w:rsidR="00684A58" w:rsidRDefault="00684A58" w:rsidP="00FF0F4D">
            <w:pPr>
              <w:tabs>
                <w:tab w:val="left" w:pos="1050"/>
              </w:tabs>
              <w:spacing w:before="120" w:after="120"/>
            </w:pPr>
            <w:r>
              <w:t xml:space="preserve">a) mind. </w:t>
            </w:r>
            <w:r w:rsidRPr="004E468F">
              <w:rPr>
                <w:b/>
              </w:rPr>
              <w:t>3 Ang.</w:t>
            </w:r>
            <w:r>
              <w:t xml:space="preserve"> mind. der Verg.Gr. VII oder</w:t>
            </w:r>
          </w:p>
          <w:p w:rsidR="00684A58" w:rsidRDefault="00684A58" w:rsidP="00FF0F4D">
            <w:pPr>
              <w:tabs>
                <w:tab w:val="left" w:pos="1050"/>
              </w:tabs>
              <w:spacing w:before="120" w:after="120"/>
            </w:pPr>
            <w:r>
              <w:t xml:space="preserve">b) </w:t>
            </w:r>
            <w:r w:rsidRPr="004E468F">
              <w:rPr>
                <w:b/>
              </w:rPr>
              <w:t>2 Ang</w:t>
            </w:r>
            <w:r>
              <w:t>. mind. der Verg.Gr. VII und</w:t>
            </w:r>
            <w:r>
              <w:br/>
              <w:t xml:space="preserve">    </w:t>
            </w:r>
            <w:r w:rsidRPr="004E468F">
              <w:t xml:space="preserve">mind. </w:t>
            </w:r>
            <w:r w:rsidRPr="004E468F">
              <w:rPr>
                <w:b/>
              </w:rPr>
              <w:t>2 Ang</w:t>
            </w:r>
            <w:r w:rsidRPr="004E468F">
              <w:t>. der Verg.Gr. VIII</w:t>
            </w:r>
          </w:p>
        </w:tc>
        <w:tc>
          <w:tcPr>
            <w:tcW w:w="1708" w:type="dxa"/>
            <w:shd w:val="clear" w:color="auto" w:fill="auto"/>
          </w:tcPr>
          <w:p w:rsidR="00684A58" w:rsidRDefault="00684A58" w:rsidP="00FF0F4D">
            <w:pPr>
              <w:spacing w:before="120" w:after="120"/>
            </w:pPr>
            <w:proofErr w:type="spellStart"/>
            <w:r>
              <w:t>Vc</w:t>
            </w:r>
            <w:proofErr w:type="spellEnd"/>
            <w:r>
              <w:t xml:space="preserve"> Fgr. 6</w:t>
            </w:r>
          </w:p>
        </w:tc>
        <w:tc>
          <w:tcPr>
            <w:tcW w:w="1702" w:type="dxa"/>
            <w:shd w:val="clear" w:color="auto" w:fill="auto"/>
          </w:tcPr>
          <w:p w:rsidR="00684A58" w:rsidRDefault="00684A58" w:rsidP="00FF0F4D">
            <w:pPr>
              <w:spacing w:before="120" w:after="120"/>
            </w:pPr>
            <w:r>
              <w:t>EG 8</w:t>
            </w:r>
          </w:p>
        </w:tc>
        <w:tc>
          <w:tcPr>
            <w:tcW w:w="1559" w:type="dxa"/>
            <w:shd w:val="clear" w:color="auto" w:fill="auto"/>
          </w:tcPr>
          <w:p w:rsidR="00FF0F4D" w:rsidRDefault="00FF0F4D" w:rsidP="00FF0F4D">
            <w:pPr>
              <w:spacing w:before="120" w:after="120"/>
              <w:rPr>
                <w:b/>
              </w:rPr>
            </w:pPr>
            <w:r>
              <w:rPr>
                <w:b/>
              </w:rPr>
              <w:t>Entfallen</w:t>
            </w:r>
          </w:p>
          <w:p w:rsidR="00684A58" w:rsidRDefault="00FF0F4D" w:rsidP="00FF0F4D">
            <w:pPr>
              <w:spacing w:before="120" w:after="120"/>
              <w:rPr>
                <w:b/>
              </w:rPr>
            </w:pPr>
            <w:r w:rsidRPr="00FF0F4D">
              <w:t>Neu</w:t>
            </w:r>
            <w:r>
              <w:br/>
            </w:r>
            <w:r w:rsidRPr="00FF0F4D">
              <w:t xml:space="preserve">Eckgruppe </w:t>
            </w:r>
            <w:r>
              <w:br/>
            </w:r>
            <w:r w:rsidRPr="00FF0F4D">
              <w:t>EG 8 Fgr. 3</w:t>
            </w:r>
          </w:p>
        </w:tc>
      </w:tr>
      <w:tr w:rsidR="00FF0F4D" w:rsidTr="00D72B2B">
        <w:tc>
          <w:tcPr>
            <w:tcW w:w="4778" w:type="dxa"/>
            <w:gridSpan w:val="2"/>
            <w:shd w:val="clear" w:color="auto" w:fill="auto"/>
          </w:tcPr>
          <w:p w:rsidR="00FF0F4D" w:rsidRDefault="00FF0F4D" w:rsidP="00FF0F4D">
            <w:pPr>
              <w:tabs>
                <w:tab w:val="left" w:pos="1050"/>
              </w:tabs>
              <w:spacing w:before="120" w:after="120"/>
            </w:pPr>
            <w:r>
              <w:t xml:space="preserve">Beschäftigte, denen </w:t>
            </w:r>
            <w:r w:rsidRPr="00364705">
              <w:t xml:space="preserve">durch ausdrückliche Anordnung </w:t>
            </w:r>
            <w:r>
              <w:t xml:space="preserve">die </w:t>
            </w:r>
            <w:r w:rsidRPr="00B24CA2">
              <w:rPr>
                <w:b/>
              </w:rPr>
              <w:t>Leitung von Gruppen</w:t>
            </w:r>
            <w:r>
              <w:t xml:space="preserve"> übertragen ist.</w:t>
            </w:r>
          </w:p>
        </w:tc>
        <w:tc>
          <w:tcPr>
            <w:tcW w:w="3410" w:type="dxa"/>
            <w:gridSpan w:val="2"/>
            <w:shd w:val="clear" w:color="auto" w:fill="auto"/>
          </w:tcPr>
          <w:p w:rsidR="00FF0F4D" w:rsidRPr="00A73F8A" w:rsidRDefault="00FF0F4D" w:rsidP="00FF0F4D">
            <w:pPr>
              <w:spacing w:before="120" w:after="120"/>
            </w:pPr>
            <w:r>
              <w:t>Neue Eckgruppe Gruppenleiter</w:t>
            </w:r>
            <w:r>
              <w:br/>
              <w:t xml:space="preserve">erfasst die Merkmale der </w:t>
            </w:r>
            <w:proofErr w:type="spellStart"/>
            <w:r>
              <w:t>Verg</w:t>
            </w:r>
            <w:proofErr w:type="spellEnd"/>
            <w:r>
              <w:t xml:space="preserve">. Gr. </w:t>
            </w:r>
            <w:proofErr w:type="spellStart"/>
            <w:r>
              <w:t>VIb</w:t>
            </w:r>
            <w:proofErr w:type="spellEnd"/>
            <w:r>
              <w:t xml:space="preserve"> Fgr. 6 und </w:t>
            </w:r>
            <w:proofErr w:type="spellStart"/>
            <w:r>
              <w:t>Vc</w:t>
            </w:r>
            <w:proofErr w:type="spellEnd"/>
            <w:r>
              <w:t xml:space="preserve"> Fgr. 8</w:t>
            </w:r>
          </w:p>
        </w:tc>
        <w:tc>
          <w:tcPr>
            <w:tcW w:w="1559" w:type="dxa"/>
            <w:shd w:val="clear" w:color="auto" w:fill="auto"/>
          </w:tcPr>
          <w:p w:rsidR="00FF0F4D" w:rsidRPr="00243F5F" w:rsidRDefault="00FF0F4D" w:rsidP="00FF0F4D">
            <w:pPr>
              <w:spacing w:before="120" w:after="120"/>
              <w:rPr>
                <w:b/>
              </w:rPr>
            </w:pPr>
            <w:r w:rsidRPr="00243F5F">
              <w:rPr>
                <w:b/>
              </w:rPr>
              <w:t>EG 8 Fgr. 3</w:t>
            </w:r>
          </w:p>
        </w:tc>
      </w:tr>
      <w:tr w:rsidR="00D72B2B" w:rsidTr="00D72B2B">
        <w:tc>
          <w:tcPr>
            <w:tcW w:w="4762" w:type="dxa"/>
            <w:shd w:val="clear" w:color="auto" w:fill="auto"/>
          </w:tcPr>
          <w:p w:rsidR="00BF5D01" w:rsidRDefault="00BF5D01" w:rsidP="00210FBF">
            <w:pPr>
              <w:tabs>
                <w:tab w:val="left" w:pos="1050"/>
              </w:tabs>
              <w:spacing w:before="120" w:after="120"/>
            </w:pPr>
            <w:r>
              <w:t>Beschäftige der EG 8 Fgr. 3 (</w:t>
            </w:r>
            <w:r w:rsidRPr="00B24CA2">
              <w:rPr>
                <w:b/>
              </w:rPr>
              <w:t>Leitung von Gruppen</w:t>
            </w:r>
            <w:r>
              <w:t xml:space="preserve">), denen </w:t>
            </w:r>
            <w:r w:rsidRPr="00757BBA">
              <w:t>du</w:t>
            </w:r>
            <w:r>
              <w:t>rch ausdrückliche</w:t>
            </w:r>
            <w:r w:rsidRPr="00757BBA">
              <w:t xml:space="preserve"> Anordnung </w:t>
            </w:r>
            <w:r>
              <w:t>ständig unterstellt sind:</w:t>
            </w:r>
          </w:p>
          <w:p w:rsidR="00BF5D01" w:rsidRDefault="00BF5D01" w:rsidP="00210FBF">
            <w:pPr>
              <w:tabs>
                <w:tab w:val="left" w:pos="1050"/>
              </w:tabs>
              <w:spacing w:before="120" w:after="120"/>
            </w:pPr>
            <w:r>
              <w:t xml:space="preserve">mind. 2 Beschäftigte mind. der EG 6       </w:t>
            </w:r>
            <w:r w:rsidRPr="003E343F">
              <w:rPr>
                <w:b/>
              </w:rPr>
              <w:t>oder</w:t>
            </w:r>
            <w:r>
              <w:t xml:space="preserve"> </w:t>
            </w:r>
          </w:p>
          <w:p w:rsidR="00BF5D01" w:rsidRDefault="00BF5D01" w:rsidP="00210FBF">
            <w:pPr>
              <w:tabs>
                <w:tab w:val="left" w:pos="1050"/>
              </w:tabs>
              <w:spacing w:before="120" w:after="120"/>
            </w:pPr>
            <w:r>
              <w:t xml:space="preserve">mind. 1 Beschäftigte/r mind. der EG 6 und mind. 2 Beschäftigte   mind. der EG 3 </w:t>
            </w:r>
          </w:p>
          <w:p w:rsidR="00BF5D01" w:rsidRDefault="00BF5D01" w:rsidP="00210FBF">
            <w:pPr>
              <w:tabs>
                <w:tab w:val="left" w:pos="1050"/>
              </w:tabs>
              <w:spacing w:before="120" w:after="120"/>
            </w:pPr>
            <w:r>
              <w:t xml:space="preserve"> (Hierzu Protokollerklärung)</w:t>
            </w:r>
          </w:p>
        </w:tc>
        <w:tc>
          <w:tcPr>
            <w:tcW w:w="1724" w:type="dxa"/>
            <w:gridSpan w:val="2"/>
            <w:shd w:val="clear" w:color="auto" w:fill="auto"/>
          </w:tcPr>
          <w:p w:rsidR="00BF5D01" w:rsidRPr="00CD40F9" w:rsidRDefault="00BF5D01" w:rsidP="00210FBF">
            <w:pPr>
              <w:spacing w:before="120" w:after="120"/>
            </w:pPr>
            <w:proofErr w:type="spellStart"/>
            <w:r>
              <w:t>Vb</w:t>
            </w:r>
            <w:proofErr w:type="spellEnd"/>
            <w:r>
              <w:t xml:space="preserve"> Fgr. 7</w:t>
            </w:r>
          </w:p>
        </w:tc>
        <w:tc>
          <w:tcPr>
            <w:tcW w:w="1702" w:type="dxa"/>
            <w:shd w:val="clear" w:color="auto" w:fill="auto"/>
          </w:tcPr>
          <w:p w:rsidR="00BF5D01" w:rsidRPr="00CD40F9" w:rsidRDefault="00BF5D01" w:rsidP="00210FBF">
            <w:pPr>
              <w:spacing w:before="120" w:after="120"/>
            </w:pPr>
            <w:r>
              <w:t>EG 9 -klein--</w:t>
            </w:r>
          </w:p>
        </w:tc>
        <w:tc>
          <w:tcPr>
            <w:tcW w:w="1559" w:type="dxa"/>
            <w:shd w:val="clear" w:color="auto" w:fill="auto"/>
          </w:tcPr>
          <w:p w:rsidR="00BF5D01" w:rsidRPr="00667CF1" w:rsidRDefault="00BF5D01" w:rsidP="00210FBF">
            <w:pPr>
              <w:spacing w:before="120" w:after="120"/>
              <w:rPr>
                <w:b/>
              </w:rPr>
            </w:pPr>
            <w:r>
              <w:rPr>
                <w:b/>
              </w:rPr>
              <w:t>EG 9a Fgr. 3</w:t>
            </w:r>
          </w:p>
        </w:tc>
      </w:tr>
      <w:tr w:rsidR="00BF5D01" w:rsidTr="00D72B2B">
        <w:tc>
          <w:tcPr>
            <w:tcW w:w="4762" w:type="dxa"/>
            <w:shd w:val="clear" w:color="auto" w:fill="auto"/>
          </w:tcPr>
          <w:p w:rsidR="00BF5D01" w:rsidRDefault="00BF5D01" w:rsidP="00210FBF">
            <w:pPr>
              <w:tabs>
                <w:tab w:val="left" w:pos="1050"/>
              </w:tabs>
              <w:spacing w:before="120" w:after="120"/>
            </w:pPr>
            <w:r>
              <w:t>Beschäftigte der EG 8 Fgr. 3 (</w:t>
            </w:r>
            <w:r w:rsidRPr="00B24CA2">
              <w:rPr>
                <w:b/>
              </w:rPr>
              <w:t>Leitung von Gruppen</w:t>
            </w:r>
            <w:r>
              <w:t>), deren Tätigkeit sich durch höhere Verantwortlichkeit wesentlich aus der EG 8 Fgr. 3 heraushebt.</w:t>
            </w:r>
          </w:p>
        </w:tc>
        <w:tc>
          <w:tcPr>
            <w:tcW w:w="3426" w:type="dxa"/>
            <w:gridSpan w:val="3"/>
            <w:shd w:val="clear" w:color="auto" w:fill="auto"/>
          </w:tcPr>
          <w:p w:rsidR="00BF5D01" w:rsidRPr="00431B6B" w:rsidRDefault="00BF5D01" w:rsidP="00210FBF">
            <w:pPr>
              <w:spacing w:before="120" w:after="120"/>
              <w:rPr>
                <w:b/>
              </w:rPr>
            </w:pPr>
            <w:r w:rsidRPr="00431B6B">
              <w:rPr>
                <w:b/>
              </w:rPr>
              <w:t>Neu</w:t>
            </w:r>
          </w:p>
        </w:tc>
        <w:tc>
          <w:tcPr>
            <w:tcW w:w="1559" w:type="dxa"/>
            <w:shd w:val="clear" w:color="auto" w:fill="auto"/>
          </w:tcPr>
          <w:p w:rsidR="00BF5D01" w:rsidRPr="00667CF1" w:rsidRDefault="00BF5D01" w:rsidP="00210FBF">
            <w:pPr>
              <w:spacing w:before="120" w:after="120"/>
              <w:rPr>
                <w:b/>
              </w:rPr>
            </w:pPr>
            <w:r>
              <w:rPr>
                <w:b/>
              </w:rPr>
              <w:t>EG 9a Fgr. 4</w:t>
            </w:r>
          </w:p>
        </w:tc>
      </w:tr>
      <w:tr w:rsidR="00BF5D01" w:rsidTr="00D72B2B">
        <w:tc>
          <w:tcPr>
            <w:tcW w:w="4778" w:type="dxa"/>
            <w:gridSpan w:val="2"/>
            <w:shd w:val="clear" w:color="auto" w:fill="auto"/>
          </w:tcPr>
          <w:p w:rsidR="00BF5D01" w:rsidRDefault="00BF5D01" w:rsidP="00BF5D01">
            <w:pPr>
              <w:tabs>
                <w:tab w:val="left" w:pos="1050"/>
              </w:tabs>
              <w:spacing w:before="120" w:after="120"/>
            </w:pPr>
            <w:r>
              <w:t>Beschäftigte der EG 8 Fgr. 3 (</w:t>
            </w:r>
            <w:r w:rsidRPr="00B24CA2">
              <w:rPr>
                <w:b/>
              </w:rPr>
              <w:t>Leitung von Gruppen</w:t>
            </w:r>
            <w:r>
              <w:t>), denen durch ausdrückliche Anordnung ständig unterstellt sind</w:t>
            </w:r>
          </w:p>
          <w:p w:rsidR="00BF5D01" w:rsidRDefault="00BF5D01" w:rsidP="00BF5D01">
            <w:pPr>
              <w:tabs>
                <w:tab w:val="left" w:pos="1050"/>
              </w:tabs>
              <w:spacing w:before="120" w:after="120"/>
            </w:pPr>
            <w:r>
              <w:t xml:space="preserve">mind. 2 Beschäftigte mind. der EG 8      </w:t>
            </w:r>
            <w:r w:rsidRPr="003E343F">
              <w:rPr>
                <w:b/>
              </w:rPr>
              <w:t>oder</w:t>
            </w:r>
          </w:p>
          <w:p w:rsidR="00BF5D01" w:rsidRDefault="00BF5D01" w:rsidP="00BF5D01">
            <w:pPr>
              <w:tabs>
                <w:tab w:val="left" w:pos="1050"/>
              </w:tabs>
              <w:spacing w:before="120" w:after="120"/>
            </w:pPr>
            <w:r>
              <w:t xml:space="preserve">mind. 1 Beschäftigte/r mind. der EG 8 und mind. 2 Beschäftigte   mind. der EG 3 </w:t>
            </w:r>
          </w:p>
          <w:p w:rsidR="00BF5D01" w:rsidRDefault="00BF5D01" w:rsidP="00BF5D01">
            <w:pPr>
              <w:tabs>
                <w:tab w:val="left" w:pos="1050"/>
              </w:tabs>
              <w:spacing w:before="120" w:after="120"/>
            </w:pPr>
            <w:r>
              <w:t xml:space="preserve"> (Hierzu Protokollerklärung)</w:t>
            </w:r>
          </w:p>
        </w:tc>
        <w:tc>
          <w:tcPr>
            <w:tcW w:w="3410" w:type="dxa"/>
            <w:gridSpan w:val="2"/>
            <w:shd w:val="clear" w:color="auto" w:fill="auto"/>
          </w:tcPr>
          <w:p w:rsidR="00BF5D01" w:rsidRDefault="00BF5D01" w:rsidP="00FF0F4D">
            <w:pPr>
              <w:spacing w:before="120" w:after="120"/>
            </w:pPr>
            <w:r w:rsidRPr="00BF5D01">
              <w:rPr>
                <w:b/>
              </w:rPr>
              <w:t>Neu</w:t>
            </w:r>
          </w:p>
        </w:tc>
        <w:tc>
          <w:tcPr>
            <w:tcW w:w="1559" w:type="dxa"/>
            <w:shd w:val="clear" w:color="auto" w:fill="auto"/>
          </w:tcPr>
          <w:p w:rsidR="00BF5D01" w:rsidRPr="00667CF1" w:rsidRDefault="00BF5D01" w:rsidP="00F8213F">
            <w:pPr>
              <w:spacing w:before="120" w:after="120"/>
              <w:rPr>
                <w:b/>
              </w:rPr>
            </w:pPr>
            <w:r>
              <w:rPr>
                <w:b/>
              </w:rPr>
              <w:t>EG 9b Fgr. 6</w:t>
            </w:r>
          </w:p>
        </w:tc>
      </w:tr>
      <w:tr w:rsidR="00BF5D01" w:rsidRPr="00BE1EBE" w:rsidTr="00D72B2B">
        <w:tc>
          <w:tcPr>
            <w:tcW w:w="4778" w:type="dxa"/>
            <w:gridSpan w:val="2"/>
            <w:shd w:val="clear" w:color="auto" w:fill="auto"/>
          </w:tcPr>
          <w:p w:rsidR="00BF5D01" w:rsidRDefault="00BF5D01" w:rsidP="00210FBF">
            <w:pPr>
              <w:tabs>
                <w:tab w:val="left" w:pos="1050"/>
              </w:tabs>
              <w:spacing w:before="120" w:after="120"/>
            </w:pPr>
            <w:r>
              <w:t>Beschäftigte der EG 8 Fgr. 3 (</w:t>
            </w:r>
            <w:r w:rsidRPr="00364705">
              <w:rPr>
                <w:b/>
              </w:rPr>
              <w:t>Leitung von Gruppen</w:t>
            </w:r>
            <w:r>
              <w:t>), denen durch ausdrückliche Anordnung ständig unterstellt sind</w:t>
            </w:r>
          </w:p>
          <w:p w:rsidR="00BF5D01" w:rsidRPr="003E343F" w:rsidRDefault="00BF5D01" w:rsidP="00210FBF">
            <w:pPr>
              <w:tabs>
                <w:tab w:val="left" w:pos="1050"/>
              </w:tabs>
              <w:spacing w:before="120" w:after="120"/>
              <w:rPr>
                <w:b/>
              </w:rPr>
            </w:pPr>
            <w:r>
              <w:t xml:space="preserve">mind. 1 Beschäftigte/r mind. der EG 9a und mind. 1 Beschäftigte/r mind. der EG 6   </w:t>
            </w:r>
            <w:r w:rsidRPr="003E343F">
              <w:rPr>
                <w:b/>
              </w:rPr>
              <w:t>oder</w:t>
            </w:r>
          </w:p>
          <w:p w:rsidR="00BF5D01" w:rsidRDefault="00BF5D01" w:rsidP="00210FBF">
            <w:pPr>
              <w:tabs>
                <w:tab w:val="left" w:pos="1050"/>
              </w:tabs>
              <w:spacing w:before="120" w:after="120"/>
            </w:pPr>
            <w:r w:rsidRPr="00364705">
              <w:t xml:space="preserve">mind. 1 Beschäftigte/r mind. der EG </w:t>
            </w:r>
            <w:r>
              <w:t>9a</w:t>
            </w:r>
            <w:r w:rsidRPr="00364705">
              <w:t xml:space="preserve"> und mind. 2 Beschäftigte   mind. der EG 3</w:t>
            </w:r>
          </w:p>
          <w:p w:rsidR="00BF5D01" w:rsidRDefault="00BF5D01" w:rsidP="00210FBF">
            <w:pPr>
              <w:tabs>
                <w:tab w:val="left" w:pos="1050"/>
              </w:tabs>
              <w:spacing w:before="120" w:after="120"/>
            </w:pPr>
            <w:r>
              <w:t xml:space="preserve"> (Hierzu Protokollerklärung)</w:t>
            </w:r>
          </w:p>
        </w:tc>
        <w:tc>
          <w:tcPr>
            <w:tcW w:w="1708" w:type="dxa"/>
            <w:shd w:val="clear" w:color="auto" w:fill="auto"/>
          </w:tcPr>
          <w:p w:rsidR="00BF5D01" w:rsidRPr="00BE1EBE" w:rsidRDefault="00BF5D01" w:rsidP="00210FBF">
            <w:pPr>
              <w:spacing w:before="120" w:after="120"/>
            </w:pPr>
            <w:proofErr w:type="spellStart"/>
            <w:r>
              <w:t>IVb</w:t>
            </w:r>
            <w:proofErr w:type="spellEnd"/>
            <w:r>
              <w:t xml:space="preserve"> Fgr. 4</w:t>
            </w:r>
          </w:p>
        </w:tc>
        <w:tc>
          <w:tcPr>
            <w:tcW w:w="1702" w:type="dxa"/>
            <w:shd w:val="clear" w:color="auto" w:fill="auto"/>
          </w:tcPr>
          <w:p w:rsidR="00BF5D01" w:rsidRPr="00BE1EBE" w:rsidRDefault="00BF5D01" w:rsidP="00210FBF">
            <w:pPr>
              <w:spacing w:before="120" w:after="120"/>
            </w:pPr>
            <w:r>
              <w:t>EG 9</w:t>
            </w:r>
          </w:p>
        </w:tc>
        <w:tc>
          <w:tcPr>
            <w:tcW w:w="1559" w:type="dxa"/>
            <w:shd w:val="clear" w:color="auto" w:fill="auto"/>
          </w:tcPr>
          <w:p w:rsidR="00BF5D01" w:rsidRPr="00A74BE4" w:rsidRDefault="00BF5D01" w:rsidP="00210FBF">
            <w:pPr>
              <w:spacing w:before="120" w:after="120"/>
              <w:rPr>
                <w:b/>
              </w:rPr>
            </w:pPr>
            <w:r w:rsidRPr="00A74BE4">
              <w:rPr>
                <w:b/>
                <w:color w:val="FF0000"/>
              </w:rPr>
              <w:t>EG 9c Fgr. 5</w:t>
            </w:r>
          </w:p>
        </w:tc>
      </w:tr>
      <w:tr w:rsidR="00BF5D01" w:rsidRPr="00BE1EBE" w:rsidTr="00D72B2B">
        <w:tc>
          <w:tcPr>
            <w:tcW w:w="4762" w:type="dxa"/>
            <w:shd w:val="clear" w:color="auto" w:fill="auto"/>
          </w:tcPr>
          <w:p w:rsidR="00BF5D01" w:rsidRDefault="00BF5D01" w:rsidP="00210FBF">
            <w:pPr>
              <w:tabs>
                <w:tab w:val="left" w:pos="1050"/>
              </w:tabs>
              <w:spacing w:before="120" w:after="120"/>
            </w:pPr>
            <w:r>
              <w:t>Beschäftigte der EG 8 Fgr. 3 (</w:t>
            </w:r>
            <w:r w:rsidRPr="00364705">
              <w:rPr>
                <w:b/>
              </w:rPr>
              <w:t>Leitung von Gruppen</w:t>
            </w:r>
            <w:r>
              <w:t>) oder der EG 9c Fgr. 4 (</w:t>
            </w:r>
            <w:r w:rsidRPr="00364705">
              <w:rPr>
                <w:b/>
              </w:rPr>
              <w:t>Leitung einer Abteilung/eines Bereichs</w:t>
            </w:r>
            <w:r>
              <w:t xml:space="preserve">), denen durch </w:t>
            </w:r>
            <w:proofErr w:type="spellStart"/>
            <w:r>
              <w:t>ausdrückl</w:t>
            </w:r>
            <w:proofErr w:type="spellEnd"/>
            <w:r>
              <w:t>. Anordnung ständig unterstellt sind</w:t>
            </w:r>
          </w:p>
          <w:p w:rsidR="00BF5D01" w:rsidRDefault="00BF5D01" w:rsidP="00210FBF">
            <w:pPr>
              <w:tabs>
                <w:tab w:val="left" w:pos="1050"/>
              </w:tabs>
              <w:spacing w:before="120" w:after="120"/>
            </w:pPr>
            <w:r>
              <w:t xml:space="preserve">mind. 1 Beschäftigte/r mind. der EG 9c und mind. 1 Beschäftigte/r mind. der EG 6     </w:t>
            </w:r>
            <w:r w:rsidRPr="003E343F">
              <w:rPr>
                <w:b/>
              </w:rPr>
              <w:t>oder</w:t>
            </w:r>
          </w:p>
          <w:p w:rsidR="00BF5D01" w:rsidRDefault="00BF5D01" w:rsidP="00210FBF">
            <w:pPr>
              <w:tabs>
                <w:tab w:val="left" w:pos="1050"/>
              </w:tabs>
              <w:spacing w:before="120" w:after="120"/>
            </w:pPr>
            <w:r>
              <w:t>mind. 1 Beschäftigte/r mind. der EG 9c und mind. 2 Beschäftigte   mind. der EG 3</w:t>
            </w:r>
          </w:p>
          <w:p w:rsidR="00BF5D01" w:rsidRDefault="00BF5D01" w:rsidP="00210FBF">
            <w:pPr>
              <w:tabs>
                <w:tab w:val="left" w:pos="1050"/>
              </w:tabs>
              <w:spacing w:before="120" w:after="120"/>
            </w:pPr>
            <w:r>
              <w:t>(Hierzu Protokollerklärung)</w:t>
            </w:r>
          </w:p>
        </w:tc>
        <w:tc>
          <w:tcPr>
            <w:tcW w:w="1724" w:type="dxa"/>
            <w:gridSpan w:val="2"/>
            <w:shd w:val="clear" w:color="auto" w:fill="auto"/>
          </w:tcPr>
          <w:p w:rsidR="00BF5D01" w:rsidRDefault="00BF5D01" w:rsidP="00210FBF">
            <w:pPr>
              <w:spacing w:before="120" w:after="120"/>
            </w:pPr>
            <w:proofErr w:type="spellStart"/>
            <w:r>
              <w:t>IVa</w:t>
            </w:r>
            <w:proofErr w:type="spellEnd"/>
            <w:r>
              <w:t xml:space="preserve"> Fgr. 4</w:t>
            </w:r>
            <w:r>
              <w:br/>
              <w:t>Gruppenleiter</w:t>
            </w:r>
          </w:p>
          <w:p w:rsidR="00BF5D01" w:rsidRPr="00BE1EBE" w:rsidRDefault="00BF5D01" w:rsidP="006961EA">
            <w:pPr>
              <w:spacing w:before="120" w:after="120"/>
            </w:pPr>
            <w:proofErr w:type="spellStart"/>
            <w:r>
              <w:t>IVa</w:t>
            </w:r>
            <w:proofErr w:type="spellEnd"/>
            <w:r>
              <w:t xml:space="preserve"> Fgr. </w:t>
            </w:r>
            <w:r>
              <w:t>7</w:t>
            </w:r>
            <w:r>
              <w:br/>
              <w:t>Abteilungsleiter</w:t>
            </w:r>
          </w:p>
        </w:tc>
        <w:tc>
          <w:tcPr>
            <w:tcW w:w="1702" w:type="dxa"/>
            <w:shd w:val="clear" w:color="auto" w:fill="auto"/>
          </w:tcPr>
          <w:p w:rsidR="00BF5D01" w:rsidRPr="00BE1EBE" w:rsidRDefault="00BF5D01" w:rsidP="00210FBF">
            <w:pPr>
              <w:spacing w:before="120" w:after="120"/>
            </w:pPr>
            <w:r>
              <w:t>EG 10</w:t>
            </w:r>
          </w:p>
        </w:tc>
        <w:tc>
          <w:tcPr>
            <w:tcW w:w="1559" w:type="dxa"/>
            <w:shd w:val="clear" w:color="auto" w:fill="auto"/>
          </w:tcPr>
          <w:p w:rsidR="00BF5D01" w:rsidRPr="00BE1EBE" w:rsidRDefault="00BF5D01" w:rsidP="00210FBF">
            <w:pPr>
              <w:spacing w:before="120" w:after="120"/>
            </w:pPr>
            <w:r>
              <w:t>EG 10 Fgr. 2</w:t>
            </w:r>
          </w:p>
        </w:tc>
      </w:tr>
      <w:tr w:rsidR="00BF5D01" w:rsidTr="00D72B2B">
        <w:tc>
          <w:tcPr>
            <w:tcW w:w="4778" w:type="dxa"/>
            <w:gridSpan w:val="2"/>
            <w:shd w:val="clear" w:color="auto" w:fill="auto"/>
          </w:tcPr>
          <w:p w:rsidR="00BF5D01" w:rsidRDefault="00BF5D01" w:rsidP="00FF0F4D">
            <w:pPr>
              <w:tabs>
                <w:tab w:val="left" w:pos="1050"/>
              </w:tabs>
              <w:spacing w:before="120" w:after="120"/>
            </w:pPr>
            <w:r>
              <w:t>Gruppenleiter, denen ständig unterstellt sind.</w:t>
            </w:r>
          </w:p>
          <w:p w:rsidR="00BF5D01" w:rsidRDefault="00BF5D01" w:rsidP="00FF0F4D">
            <w:pPr>
              <w:tabs>
                <w:tab w:val="left" w:pos="1050"/>
              </w:tabs>
              <w:spacing w:before="120" w:after="120"/>
            </w:pPr>
            <w:r>
              <w:t xml:space="preserve">a) mind. </w:t>
            </w:r>
            <w:r w:rsidRPr="00B24CA2">
              <w:rPr>
                <w:b/>
              </w:rPr>
              <w:t>1 Ang</w:t>
            </w:r>
            <w:r>
              <w:t xml:space="preserve">. mind. der Verg.Gr. </w:t>
            </w:r>
            <w:proofErr w:type="spellStart"/>
            <w:r>
              <w:t>IVa</w:t>
            </w:r>
            <w:proofErr w:type="spellEnd"/>
            <w:r>
              <w:t xml:space="preserve"> und</w:t>
            </w:r>
            <w:r>
              <w:br/>
              <w:t xml:space="preserve">    mind. </w:t>
            </w:r>
            <w:r>
              <w:rPr>
                <w:b/>
              </w:rPr>
              <w:t>2</w:t>
            </w:r>
            <w:r w:rsidRPr="00B24CA2">
              <w:rPr>
                <w:b/>
              </w:rPr>
              <w:t xml:space="preserve"> Ang</w:t>
            </w:r>
            <w:r>
              <w:t xml:space="preserve">. mind. der Verg.Gr. </w:t>
            </w:r>
            <w:proofErr w:type="spellStart"/>
            <w:r>
              <w:t>VIb</w:t>
            </w:r>
            <w:proofErr w:type="spellEnd"/>
            <w:r>
              <w:t xml:space="preserve">     oder</w:t>
            </w:r>
          </w:p>
          <w:p w:rsidR="00BF5D01" w:rsidRDefault="00BF5D01" w:rsidP="00FF0F4D">
            <w:pPr>
              <w:tabs>
                <w:tab w:val="left" w:pos="1050"/>
              </w:tabs>
              <w:spacing w:before="120" w:after="120"/>
            </w:pPr>
            <w:r>
              <w:t xml:space="preserve">b) </w:t>
            </w:r>
            <w:proofErr w:type="spellStart"/>
            <w:r>
              <w:t>mind</w:t>
            </w:r>
            <w:proofErr w:type="spellEnd"/>
            <w:r>
              <w:t xml:space="preserve"> </w:t>
            </w:r>
            <w:r>
              <w:rPr>
                <w:b/>
              </w:rPr>
              <w:t>2</w:t>
            </w:r>
            <w:r w:rsidRPr="00B24CA2">
              <w:rPr>
                <w:b/>
              </w:rPr>
              <w:t xml:space="preserve"> Ang</w:t>
            </w:r>
            <w:r>
              <w:t xml:space="preserve">. mind. der Verg.Gr. </w:t>
            </w:r>
            <w:proofErr w:type="spellStart"/>
            <w:r>
              <w:t>IVb</w:t>
            </w:r>
            <w:proofErr w:type="spellEnd"/>
            <w:r>
              <w:t xml:space="preserve"> und </w:t>
            </w:r>
            <w:r>
              <w:br/>
              <w:t xml:space="preserve">   mind. </w:t>
            </w:r>
            <w:r w:rsidRPr="00B24CA2">
              <w:rPr>
                <w:b/>
              </w:rPr>
              <w:t>2 Ang</w:t>
            </w:r>
            <w:r>
              <w:t xml:space="preserve">. mind. der Verg.Gr. </w:t>
            </w:r>
            <w:proofErr w:type="spellStart"/>
            <w:r>
              <w:t>VIb</w:t>
            </w:r>
            <w:proofErr w:type="spellEnd"/>
          </w:p>
        </w:tc>
        <w:tc>
          <w:tcPr>
            <w:tcW w:w="1708" w:type="dxa"/>
            <w:shd w:val="clear" w:color="auto" w:fill="auto"/>
          </w:tcPr>
          <w:p w:rsidR="00BF5D01" w:rsidRDefault="00BF5D01" w:rsidP="00FF0F4D">
            <w:pPr>
              <w:spacing w:before="120" w:after="120"/>
            </w:pPr>
            <w:r>
              <w:t>III Fgr. 4</w:t>
            </w:r>
            <w:r>
              <w:br/>
            </w:r>
          </w:p>
          <w:p w:rsidR="00BF5D01" w:rsidRDefault="00BF5D01" w:rsidP="00FF0F4D">
            <w:pPr>
              <w:spacing w:before="120" w:after="120"/>
            </w:pPr>
          </w:p>
          <w:p w:rsidR="00BF5D01" w:rsidRPr="00A73F8A" w:rsidRDefault="00BF5D01" w:rsidP="00FF0F4D">
            <w:pPr>
              <w:spacing w:before="120" w:after="120"/>
            </w:pPr>
          </w:p>
        </w:tc>
        <w:tc>
          <w:tcPr>
            <w:tcW w:w="1702" w:type="dxa"/>
            <w:shd w:val="clear" w:color="auto" w:fill="auto"/>
          </w:tcPr>
          <w:p w:rsidR="00BF5D01" w:rsidRPr="00A73F8A" w:rsidRDefault="00BF5D01" w:rsidP="00FF0F4D">
            <w:pPr>
              <w:spacing w:before="120" w:after="120"/>
            </w:pPr>
            <w:r>
              <w:t>EG 11</w:t>
            </w:r>
          </w:p>
        </w:tc>
        <w:tc>
          <w:tcPr>
            <w:tcW w:w="1559" w:type="dxa"/>
            <w:shd w:val="clear" w:color="auto" w:fill="auto"/>
          </w:tcPr>
          <w:p w:rsidR="00BF5D01" w:rsidRDefault="00BF5D01" w:rsidP="00FF0F4D">
            <w:pPr>
              <w:spacing w:before="120" w:after="120"/>
              <w:rPr>
                <w:b/>
              </w:rPr>
            </w:pPr>
            <w:r>
              <w:rPr>
                <w:b/>
              </w:rPr>
              <w:t>Entfallen</w:t>
            </w:r>
          </w:p>
          <w:p w:rsidR="00BF5D01" w:rsidRPr="00302131" w:rsidRDefault="00BF5D01" w:rsidP="00FF0F4D">
            <w:pPr>
              <w:spacing w:before="120" w:after="120"/>
            </w:pPr>
          </w:p>
        </w:tc>
      </w:tr>
      <w:tr w:rsidR="00BF5D01" w:rsidTr="00D72B2B">
        <w:tc>
          <w:tcPr>
            <w:tcW w:w="4778" w:type="dxa"/>
            <w:gridSpan w:val="2"/>
            <w:shd w:val="clear" w:color="auto" w:fill="auto"/>
          </w:tcPr>
          <w:p w:rsidR="00BF5D01" w:rsidRDefault="00BF5D01" w:rsidP="00FF0F4D">
            <w:pPr>
              <w:tabs>
                <w:tab w:val="left" w:pos="1050"/>
              </w:tabs>
              <w:spacing w:before="120" w:after="120"/>
            </w:pPr>
            <w:r>
              <w:t>Gruppenleiter, denen ständig unterstellt sind.</w:t>
            </w:r>
          </w:p>
          <w:p w:rsidR="00BF5D01" w:rsidRDefault="00BF5D01" w:rsidP="00FF0F4D">
            <w:pPr>
              <w:tabs>
                <w:tab w:val="left" w:pos="1050"/>
              </w:tabs>
              <w:spacing w:before="120" w:after="120"/>
            </w:pPr>
            <w:r>
              <w:t xml:space="preserve">a) mind. </w:t>
            </w:r>
            <w:r w:rsidRPr="00B24CA2">
              <w:rPr>
                <w:b/>
              </w:rPr>
              <w:t>1 Ang</w:t>
            </w:r>
            <w:r>
              <w:t>. mind. der Verg.Gr. III und</w:t>
            </w:r>
            <w:r>
              <w:br/>
              <w:t xml:space="preserve">    mind. </w:t>
            </w:r>
            <w:r>
              <w:rPr>
                <w:b/>
              </w:rPr>
              <w:t>2</w:t>
            </w:r>
            <w:r w:rsidRPr="00B24CA2">
              <w:rPr>
                <w:b/>
              </w:rPr>
              <w:t xml:space="preserve"> Ang</w:t>
            </w:r>
            <w:r>
              <w:t xml:space="preserve">. mind. der Verg.Gr. </w:t>
            </w:r>
            <w:proofErr w:type="spellStart"/>
            <w:r>
              <w:t>Vc</w:t>
            </w:r>
            <w:proofErr w:type="spellEnd"/>
            <w:r>
              <w:t xml:space="preserve">     oder</w:t>
            </w:r>
          </w:p>
          <w:p w:rsidR="00BF5D01" w:rsidRDefault="00BF5D01" w:rsidP="00FF0F4D">
            <w:pPr>
              <w:tabs>
                <w:tab w:val="left" w:pos="1050"/>
              </w:tabs>
              <w:spacing w:before="120" w:after="120"/>
            </w:pPr>
            <w:r>
              <w:t xml:space="preserve">b) </w:t>
            </w:r>
            <w:proofErr w:type="spellStart"/>
            <w:r>
              <w:t>mind</w:t>
            </w:r>
            <w:proofErr w:type="spellEnd"/>
            <w:r>
              <w:t xml:space="preserve"> </w:t>
            </w:r>
            <w:r>
              <w:rPr>
                <w:b/>
              </w:rPr>
              <w:t>2</w:t>
            </w:r>
            <w:r w:rsidRPr="00B24CA2">
              <w:rPr>
                <w:b/>
              </w:rPr>
              <w:t xml:space="preserve"> Ang</w:t>
            </w:r>
            <w:r>
              <w:t xml:space="preserve">. mind. der Verg.Gr. </w:t>
            </w:r>
            <w:proofErr w:type="spellStart"/>
            <w:r>
              <w:t>IVa</w:t>
            </w:r>
            <w:proofErr w:type="spellEnd"/>
            <w:r>
              <w:t xml:space="preserve"> und </w:t>
            </w:r>
            <w:r>
              <w:br/>
              <w:t xml:space="preserve">   mind. </w:t>
            </w:r>
            <w:r w:rsidRPr="00B24CA2">
              <w:rPr>
                <w:b/>
              </w:rPr>
              <w:t>2 Ang</w:t>
            </w:r>
            <w:r>
              <w:t xml:space="preserve">. mind. der Verg.Gr. </w:t>
            </w:r>
            <w:proofErr w:type="spellStart"/>
            <w:r>
              <w:t>Vc</w:t>
            </w:r>
            <w:proofErr w:type="spellEnd"/>
          </w:p>
        </w:tc>
        <w:tc>
          <w:tcPr>
            <w:tcW w:w="1708" w:type="dxa"/>
            <w:shd w:val="clear" w:color="auto" w:fill="auto"/>
          </w:tcPr>
          <w:p w:rsidR="00BF5D01" w:rsidRDefault="00BF5D01" w:rsidP="00FF0F4D">
            <w:pPr>
              <w:spacing w:before="120" w:after="120"/>
            </w:pPr>
            <w:r>
              <w:t>II Fgr. 4</w:t>
            </w:r>
            <w:r>
              <w:br/>
            </w:r>
          </w:p>
          <w:p w:rsidR="00BF5D01" w:rsidRDefault="00BF5D01" w:rsidP="00FF0F4D">
            <w:pPr>
              <w:spacing w:before="120" w:after="120"/>
            </w:pPr>
          </w:p>
          <w:p w:rsidR="00BF5D01" w:rsidRPr="00A73F8A" w:rsidRDefault="00BF5D01" w:rsidP="00FF0F4D">
            <w:pPr>
              <w:spacing w:before="120" w:after="120"/>
            </w:pPr>
          </w:p>
        </w:tc>
        <w:tc>
          <w:tcPr>
            <w:tcW w:w="1702" w:type="dxa"/>
            <w:shd w:val="clear" w:color="auto" w:fill="auto"/>
          </w:tcPr>
          <w:p w:rsidR="00BF5D01" w:rsidRPr="00A73F8A" w:rsidRDefault="00BF5D01" w:rsidP="00FF0F4D">
            <w:pPr>
              <w:spacing w:before="120" w:after="120"/>
            </w:pPr>
            <w:r>
              <w:t>EG 13</w:t>
            </w:r>
          </w:p>
        </w:tc>
        <w:tc>
          <w:tcPr>
            <w:tcW w:w="1559" w:type="dxa"/>
            <w:shd w:val="clear" w:color="auto" w:fill="auto"/>
          </w:tcPr>
          <w:p w:rsidR="00BF5D01" w:rsidRDefault="00BF5D01" w:rsidP="00FF0F4D">
            <w:pPr>
              <w:spacing w:before="120" w:after="120"/>
              <w:rPr>
                <w:b/>
              </w:rPr>
            </w:pPr>
            <w:r>
              <w:rPr>
                <w:b/>
              </w:rPr>
              <w:t>Entfallen</w:t>
            </w:r>
          </w:p>
          <w:p w:rsidR="00BF5D01" w:rsidRPr="00302131" w:rsidRDefault="00BF5D01" w:rsidP="00FF0F4D">
            <w:pPr>
              <w:spacing w:before="120" w:after="120"/>
            </w:pPr>
          </w:p>
        </w:tc>
      </w:tr>
      <w:tr w:rsidR="00A74BE4" w:rsidTr="00210FBF">
        <w:tc>
          <w:tcPr>
            <w:tcW w:w="9747" w:type="dxa"/>
            <w:gridSpan w:val="5"/>
          </w:tcPr>
          <w:p w:rsidR="00A74BE4" w:rsidRPr="00281CBD" w:rsidRDefault="00A74BE4" w:rsidP="00210FBF">
            <w:pPr>
              <w:spacing w:before="120" w:after="120"/>
              <w:ind w:left="284" w:hanging="142"/>
            </w:pPr>
            <w:r w:rsidRPr="00281CBD">
              <w:t>Protokollerklärung:</w:t>
            </w:r>
          </w:p>
          <w:p w:rsidR="00A74BE4" w:rsidRPr="00281CBD" w:rsidRDefault="00A74BE4" w:rsidP="00210FBF">
            <w:pPr>
              <w:spacing w:before="120" w:after="120"/>
              <w:ind w:left="284" w:hanging="142"/>
            </w:pPr>
            <w:r w:rsidRPr="00281CBD">
              <w:t>Soweit die Eingruppierung von der Zahl und der Eingruppierung der unterstellten Beschäftigten abhängt,</w:t>
            </w:r>
          </w:p>
          <w:p w:rsidR="00A74BE4" w:rsidRPr="00281CBD" w:rsidRDefault="00A74BE4" w:rsidP="00210FBF">
            <w:pPr>
              <w:spacing w:before="120" w:after="120"/>
              <w:ind w:left="284" w:hanging="142"/>
            </w:pPr>
            <w:r w:rsidRPr="00281CBD">
              <w:t xml:space="preserve">a) </w:t>
            </w:r>
            <w:r w:rsidRPr="00281CBD">
              <w:tab/>
              <w:t>ist es für die Eingruppierung unschädlich, wenn im Organisations- und Stellenplan zur Besetzung ausgewiesen Stellen nicht besetzt sind,</w:t>
            </w:r>
          </w:p>
          <w:p w:rsidR="00A74BE4" w:rsidRPr="00281CBD" w:rsidRDefault="00A74BE4" w:rsidP="00210FBF">
            <w:pPr>
              <w:spacing w:before="120" w:after="120"/>
              <w:ind w:left="284" w:hanging="142"/>
            </w:pPr>
            <w:r w:rsidRPr="00281CBD">
              <w:t xml:space="preserve">b) </w:t>
            </w:r>
            <w:r w:rsidRPr="00281CBD">
              <w:tab/>
              <w:t>zählen Teilbeschäftigte entsprechend dem Verhältnis der mit ihnen im Arbeits-</w:t>
            </w:r>
            <w:proofErr w:type="spellStart"/>
            <w:r w:rsidRPr="00281CBD">
              <w:t>vertrag</w:t>
            </w:r>
            <w:proofErr w:type="spellEnd"/>
            <w:r w:rsidRPr="00281CBD">
              <w:t xml:space="preserve"> vereinbarten Arbeitszeit zur regelmäßigen Arbeitszeit eines Vollbeschäftigten,</w:t>
            </w:r>
          </w:p>
          <w:p w:rsidR="00A74BE4" w:rsidRPr="00667CF1" w:rsidRDefault="00A74BE4" w:rsidP="00210FBF">
            <w:pPr>
              <w:spacing w:before="120" w:after="120"/>
              <w:ind w:left="284" w:hanging="142"/>
              <w:rPr>
                <w:b/>
              </w:rPr>
            </w:pPr>
            <w:r w:rsidRPr="00281CBD">
              <w:t xml:space="preserve">c) </w:t>
            </w:r>
            <w:r w:rsidRPr="00281CBD">
              <w:tab/>
              <w:t>sind Beschäftigte für Aufgaben von begrenzter Dauer, Aushilfsbeschäftigte sowie Beschäftigte, deren arbeitsvertraglich vereinbarte durchschnittliche regelmäßige Arbeitszeit weniger als die Hälfte der regelmäßigen Arbeitszeit eines Vollbeschäftigten beträgt, nicht zu berücksichtigen.</w:t>
            </w:r>
          </w:p>
        </w:tc>
      </w:tr>
    </w:tbl>
    <w:p w:rsidR="00684A58" w:rsidRDefault="00684A58"/>
    <w:p w:rsidR="00A74BE4" w:rsidRDefault="00A74BE4">
      <w:r>
        <w:br w:type="page"/>
      </w:r>
    </w:p>
    <w:tbl>
      <w:tblPr>
        <w:tblStyle w:val="Tabellenraster"/>
        <w:tblW w:w="9747" w:type="dxa"/>
        <w:tblLook w:val="04A0" w:firstRow="1" w:lastRow="0" w:firstColumn="1" w:lastColumn="0" w:noHBand="0" w:noVBand="1"/>
      </w:tblPr>
      <w:tblGrid>
        <w:gridCol w:w="4771"/>
        <w:gridCol w:w="1721"/>
        <w:gridCol w:w="1698"/>
        <w:gridCol w:w="1557"/>
      </w:tblGrid>
      <w:tr w:rsidR="00CD2253" w:rsidRPr="0001508F" w:rsidTr="00CD2253">
        <w:tc>
          <w:tcPr>
            <w:tcW w:w="4771" w:type="dxa"/>
          </w:tcPr>
          <w:p w:rsidR="00A74BE4" w:rsidRPr="00A74BE4" w:rsidRDefault="00A74BE4" w:rsidP="00CD2253">
            <w:pPr>
              <w:spacing w:before="120" w:after="120"/>
              <w:rPr>
                <w:b/>
              </w:rPr>
            </w:pPr>
            <w:r w:rsidRPr="00A74BE4">
              <w:rPr>
                <w:b/>
              </w:rPr>
              <w:t>Merkmale</w:t>
            </w:r>
          </w:p>
          <w:p w:rsidR="00CD2253" w:rsidRPr="00DB5EC0" w:rsidRDefault="00CD2253" w:rsidP="00CD2253">
            <w:pPr>
              <w:spacing w:before="120" w:after="120"/>
            </w:pPr>
            <w:r w:rsidRPr="00A74BE4">
              <w:rPr>
                <w:b/>
              </w:rPr>
              <w:t>2b. Leitung von Abteilungen</w:t>
            </w:r>
          </w:p>
        </w:tc>
        <w:tc>
          <w:tcPr>
            <w:tcW w:w="1721" w:type="dxa"/>
          </w:tcPr>
          <w:p w:rsidR="00CD2253" w:rsidRPr="0001508F" w:rsidRDefault="00CD2253" w:rsidP="00210FBF">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698" w:type="dxa"/>
          </w:tcPr>
          <w:p w:rsidR="00CD2253" w:rsidRPr="0001508F" w:rsidRDefault="00CD2253" w:rsidP="00210FBF">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7" w:type="dxa"/>
          </w:tcPr>
          <w:p w:rsidR="00CD2253" w:rsidRPr="0001508F" w:rsidRDefault="00CD2253" w:rsidP="00210FBF">
            <w:pPr>
              <w:spacing w:before="120" w:after="120"/>
              <w:rPr>
                <w:b/>
              </w:rPr>
            </w:pPr>
            <w:r w:rsidRPr="0001508F">
              <w:rPr>
                <w:b/>
              </w:rPr>
              <w:t>EG TVöD ab</w:t>
            </w:r>
          </w:p>
          <w:p w:rsidR="00CD2253" w:rsidRPr="0001508F" w:rsidRDefault="00CD2253" w:rsidP="00210FBF">
            <w:pPr>
              <w:spacing w:before="120" w:after="120"/>
              <w:rPr>
                <w:b/>
              </w:rPr>
            </w:pPr>
            <w:r w:rsidRPr="0001508F">
              <w:rPr>
                <w:b/>
              </w:rPr>
              <w:t>01.01.2017</w:t>
            </w:r>
          </w:p>
        </w:tc>
      </w:tr>
      <w:tr w:rsidR="00243F5F" w:rsidTr="00795937">
        <w:tc>
          <w:tcPr>
            <w:tcW w:w="4771" w:type="dxa"/>
            <w:shd w:val="clear" w:color="auto" w:fill="auto"/>
          </w:tcPr>
          <w:p w:rsidR="00243F5F" w:rsidRDefault="00243F5F" w:rsidP="00210FBF">
            <w:pPr>
              <w:tabs>
                <w:tab w:val="left" w:pos="1050"/>
              </w:tabs>
              <w:spacing w:before="120" w:after="120"/>
            </w:pPr>
            <w:r>
              <w:t>Abteilungsleiter, denen ständig unterstellt sind.</w:t>
            </w:r>
          </w:p>
          <w:p w:rsidR="00243F5F" w:rsidRDefault="00243F5F" w:rsidP="00210FBF">
            <w:pPr>
              <w:tabs>
                <w:tab w:val="left" w:pos="1050"/>
              </w:tabs>
              <w:spacing w:before="120" w:after="120"/>
            </w:pPr>
            <w:r>
              <w:t xml:space="preserve">a) mind. </w:t>
            </w:r>
            <w:r w:rsidRPr="004E468F">
              <w:rPr>
                <w:b/>
              </w:rPr>
              <w:t>2 Ang</w:t>
            </w:r>
            <w:r>
              <w:t xml:space="preserve">. mind. der Verg.Gr. </w:t>
            </w:r>
            <w:proofErr w:type="spellStart"/>
            <w:r>
              <w:t>VIb</w:t>
            </w:r>
            <w:proofErr w:type="spellEnd"/>
            <w:r>
              <w:t xml:space="preserve"> oder</w:t>
            </w:r>
          </w:p>
          <w:p w:rsidR="00243F5F" w:rsidRDefault="00243F5F" w:rsidP="00210FBF">
            <w:pPr>
              <w:tabs>
                <w:tab w:val="left" w:pos="1050"/>
              </w:tabs>
              <w:spacing w:before="120" w:after="120"/>
            </w:pPr>
            <w:r>
              <w:t xml:space="preserve">b) </w:t>
            </w:r>
            <w:r w:rsidRPr="004E468F">
              <w:rPr>
                <w:b/>
              </w:rPr>
              <w:t>1 Ang</w:t>
            </w:r>
            <w:r>
              <w:t xml:space="preserve">. mind. der Verg.Gr. </w:t>
            </w:r>
            <w:proofErr w:type="spellStart"/>
            <w:r>
              <w:t>VIb</w:t>
            </w:r>
            <w:proofErr w:type="spellEnd"/>
            <w:r>
              <w:t xml:space="preserve"> und</w:t>
            </w:r>
            <w:r>
              <w:br/>
              <w:t xml:space="preserve">    mind. </w:t>
            </w:r>
            <w:r w:rsidRPr="004E468F">
              <w:rPr>
                <w:b/>
              </w:rPr>
              <w:t>2 Ang</w:t>
            </w:r>
            <w:r>
              <w:t>. der Verg.Gr. VIII</w:t>
            </w:r>
          </w:p>
        </w:tc>
        <w:tc>
          <w:tcPr>
            <w:tcW w:w="1721" w:type="dxa"/>
            <w:shd w:val="clear" w:color="auto" w:fill="auto"/>
          </w:tcPr>
          <w:p w:rsidR="00243F5F" w:rsidRDefault="00243F5F" w:rsidP="00210FBF">
            <w:pPr>
              <w:spacing w:before="120" w:after="120"/>
            </w:pPr>
            <w:proofErr w:type="spellStart"/>
            <w:r>
              <w:t>Vb</w:t>
            </w:r>
            <w:proofErr w:type="spellEnd"/>
            <w:r>
              <w:t xml:space="preserve"> Fgr. 11</w:t>
            </w:r>
          </w:p>
          <w:p w:rsidR="00243F5F" w:rsidRPr="00A06DCE" w:rsidRDefault="00243F5F" w:rsidP="00210FBF">
            <w:pPr>
              <w:spacing w:before="120" w:after="120"/>
            </w:pPr>
          </w:p>
        </w:tc>
        <w:tc>
          <w:tcPr>
            <w:tcW w:w="1698" w:type="dxa"/>
            <w:shd w:val="clear" w:color="auto" w:fill="auto"/>
          </w:tcPr>
          <w:p w:rsidR="00243F5F" w:rsidRPr="00A06DCE" w:rsidRDefault="00243F5F" w:rsidP="00210FBF">
            <w:pPr>
              <w:spacing w:before="120" w:after="120"/>
            </w:pPr>
            <w:r>
              <w:t>EG 9</w:t>
            </w:r>
            <w:r w:rsidR="005B2BE9">
              <w:t xml:space="preserve"> -klein-</w:t>
            </w:r>
          </w:p>
        </w:tc>
        <w:tc>
          <w:tcPr>
            <w:tcW w:w="1557" w:type="dxa"/>
            <w:shd w:val="clear" w:color="auto" w:fill="auto"/>
          </w:tcPr>
          <w:p w:rsidR="00243F5F" w:rsidRPr="00A74BE4" w:rsidRDefault="00243F5F" w:rsidP="00210FBF">
            <w:pPr>
              <w:spacing w:before="120" w:after="120"/>
              <w:rPr>
                <w:b/>
                <w:color w:val="FF0000"/>
              </w:rPr>
            </w:pPr>
            <w:r w:rsidRPr="00A74BE4">
              <w:rPr>
                <w:b/>
                <w:color w:val="FF0000"/>
              </w:rPr>
              <w:t>Entfallen</w:t>
            </w:r>
          </w:p>
          <w:p w:rsidR="00243F5F" w:rsidRDefault="00243F5F" w:rsidP="00210FBF">
            <w:pPr>
              <w:spacing w:before="120" w:after="120"/>
              <w:rPr>
                <w:b/>
              </w:rPr>
            </w:pPr>
            <w:r w:rsidRPr="00243F5F">
              <w:t>Neue</w:t>
            </w:r>
            <w:r>
              <w:br/>
            </w:r>
            <w:r w:rsidRPr="00243F5F">
              <w:t>Eckgruppe</w:t>
            </w:r>
            <w:r>
              <w:br/>
            </w:r>
            <w:r w:rsidRPr="00A74BE4">
              <w:rPr>
                <w:b/>
                <w:color w:val="FF0000"/>
              </w:rPr>
              <w:t>EG 9c Fgr. 4</w:t>
            </w:r>
          </w:p>
        </w:tc>
      </w:tr>
      <w:tr w:rsidR="00243F5F" w:rsidTr="00795937">
        <w:tc>
          <w:tcPr>
            <w:tcW w:w="4771" w:type="dxa"/>
            <w:shd w:val="clear" w:color="auto" w:fill="auto"/>
          </w:tcPr>
          <w:p w:rsidR="00243F5F" w:rsidRDefault="00243F5F" w:rsidP="00210FBF">
            <w:pPr>
              <w:tabs>
                <w:tab w:val="left" w:pos="1050"/>
              </w:tabs>
              <w:spacing w:before="120" w:after="120"/>
            </w:pPr>
            <w:r>
              <w:t>Abteilungsleiter</w:t>
            </w:r>
            <w:r>
              <w:t>, denen ständig unterstellt sind.</w:t>
            </w:r>
          </w:p>
          <w:p w:rsidR="00243F5F" w:rsidRDefault="00243F5F" w:rsidP="00210FBF">
            <w:pPr>
              <w:tabs>
                <w:tab w:val="left" w:pos="1050"/>
              </w:tabs>
              <w:spacing w:before="120" w:after="120"/>
            </w:pPr>
            <w:r>
              <w:t xml:space="preserve">a) mind. </w:t>
            </w:r>
            <w:r w:rsidRPr="00B24CA2">
              <w:rPr>
                <w:b/>
              </w:rPr>
              <w:t>1 Ang</w:t>
            </w:r>
            <w:r>
              <w:t xml:space="preserve">. mind. der Verg.Gr. </w:t>
            </w:r>
            <w:proofErr w:type="spellStart"/>
            <w:r>
              <w:t>Vb</w:t>
            </w:r>
            <w:proofErr w:type="spellEnd"/>
            <w:r>
              <w:t xml:space="preserve"> und</w:t>
            </w:r>
            <w:r>
              <w:br/>
              <w:t xml:space="preserve">    </w:t>
            </w:r>
            <w:r w:rsidRPr="00B24CA2">
              <w:rPr>
                <w:b/>
              </w:rPr>
              <w:t>1 Ang</w:t>
            </w:r>
            <w:r>
              <w:t xml:space="preserve">. mind. der Verg.Gr. </w:t>
            </w:r>
            <w:proofErr w:type="spellStart"/>
            <w:r>
              <w:t>VIb</w:t>
            </w:r>
            <w:proofErr w:type="spellEnd"/>
            <w:r>
              <w:t xml:space="preserve">     oder</w:t>
            </w:r>
          </w:p>
          <w:p w:rsidR="00243F5F" w:rsidRDefault="00243F5F" w:rsidP="00243F5F">
            <w:pPr>
              <w:tabs>
                <w:tab w:val="left" w:pos="1050"/>
              </w:tabs>
              <w:spacing w:before="120" w:after="120"/>
            </w:pPr>
            <w:r>
              <w:t xml:space="preserve">b) </w:t>
            </w:r>
            <w:r w:rsidRPr="00B24CA2">
              <w:rPr>
                <w:b/>
              </w:rPr>
              <w:t>1 Ang</w:t>
            </w:r>
            <w:r>
              <w:t xml:space="preserve">. mind. der Verg.Gr. </w:t>
            </w:r>
            <w:proofErr w:type="spellStart"/>
            <w:r>
              <w:t>Vb</w:t>
            </w:r>
            <w:proofErr w:type="spellEnd"/>
            <w:r>
              <w:t xml:space="preserve"> und </w:t>
            </w:r>
            <w:r>
              <w:br/>
              <w:t xml:space="preserve">    mind. </w:t>
            </w:r>
            <w:r w:rsidRPr="00B24CA2">
              <w:rPr>
                <w:b/>
              </w:rPr>
              <w:t>2 Ang</w:t>
            </w:r>
            <w:r>
              <w:t>. der Verg.Gr. VIII</w:t>
            </w:r>
          </w:p>
        </w:tc>
        <w:tc>
          <w:tcPr>
            <w:tcW w:w="1721" w:type="dxa"/>
            <w:shd w:val="clear" w:color="auto" w:fill="auto"/>
          </w:tcPr>
          <w:p w:rsidR="00243F5F" w:rsidRPr="00A73F8A" w:rsidRDefault="00243F5F" w:rsidP="00243F5F">
            <w:pPr>
              <w:spacing w:before="120" w:after="120"/>
            </w:pPr>
            <w:proofErr w:type="spellStart"/>
            <w:r>
              <w:t>IVb</w:t>
            </w:r>
            <w:proofErr w:type="spellEnd"/>
            <w:r>
              <w:t xml:space="preserve"> Fgr. </w:t>
            </w:r>
            <w:r>
              <w:t>8</w:t>
            </w:r>
            <w:r>
              <w:br/>
            </w:r>
          </w:p>
          <w:p w:rsidR="00243F5F" w:rsidRPr="00A73F8A" w:rsidRDefault="00243F5F" w:rsidP="00210FBF">
            <w:pPr>
              <w:spacing w:before="120" w:after="120"/>
            </w:pPr>
          </w:p>
        </w:tc>
        <w:tc>
          <w:tcPr>
            <w:tcW w:w="1698" w:type="dxa"/>
            <w:shd w:val="clear" w:color="auto" w:fill="auto"/>
          </w:tcPr>
          <w:p w:rsidR="00243F5F" w:rsidRPr="00A73F8A" w:rsidRDefault="00243F5F" w:rsidP="00210FBF">
            <w:pPr>
              <w:spacing w:before="120" w:after="120"/>
            </w:pPr>
            <w:r>
              <w:t>EG 9</w:t>
            </w:r>
          </w:p>
        </w:tc>
        <w:tc>
          <w:tcPr>
            <w:tcW w:w="1557" w:type="dxa"/>
            <w:shd w:val="clear" w:color="auto" w:fill="auto"/>
          </w:tcPr>
          <w:p w:rsidR="00243F5F" w:rsidRPr="00B34C8B" w:rsidRDefault="00243F5F" w:rsidP="00210FBF">
            <w:pPr>
              <w:spacing w:before="120" w:after="120"/>
              <w:rPr>
                <w:b/>
                <w:color w:val="FF0000"/>
              </w:rPr>
            </w:pPr>
            <w:r w:rsidRPr="00B34C8B">
              <w:rPr>
                <w:b/>
                <w:color w:val="FF0000"/>
              </w:rPr>
              <w:t>Entfallen</w:t>
            </w:r>
          </w:p>
          <w:p w:rsidR="006961EA" w:rsidRPr="006961EA" w:rsidRDefault="006961EA" w:rsidP="00210FBF">
            <w:pPr>
              <w:spacing w:before="120" w:after="120"/>
            </w:pPr>
            <w:r w:rsidRPr="006961EA">
              <w:t xml:space="preserve">Wird von </w:t>
            </w:r>
            <w:r>
              <w:br/>
            </w:r>
            <w:r w:rsidRPr="00B34C8B">
              <w:rPr>
                <w:b/>
                <w:color w:val="FF0000"/>
              </w:rPr>
              <w:t>EG 9c Fgr. 4</w:t>
            </w:r>
            <w:r>
              <w:br/>
            </w:r>
            <w:r w:rsidRPr="006961EA">
              <w:t>erfasst</w:t>
            </w:r>
          </w:p>
          <w:p w:rsidR="00243F5F" w:rsidRPr="00302131" w:rsidRDefault="00243F5F" w:rsidP="00210FBF">
            <w:pPr>
              <w:spacing w:before="120" w:after="120"/>
            </w:pPr>
          </w:p>
        </w:tc>
      </w:tr>
      <w:tr w:rsidR="00D16703" w:rsidTr="00795937">
        <w:tc>
          <w:tcPr>
            <w:tcW w:w="4771" w:type="dxa"/>
            <w:shd w:val="clear" w:color="auto" w:fill="auto"/>
          </w:tcPr>
          <w:p w:rsidR="00D16703" w:rsidRDefault="00D16703" w:rsidP="0052634C">
            <w:pPr>
              <w:tabs>
                <w:tab w:val="left" w:pos="1050"/>
              </w:tabs>
              <w:spacing w:before="120" w:after="120"/>
            </w:pPr>
            <w:r>
              <w:t xml:space="preserve">Beschäftigte, denen durch ausdrückliche Anordnung die </w:t>
            </w:r>
            <w:r w:rsidRPr="00364705">
              <w:rPr>
                <w:b/>
              </w:rPr>
              <w:t>Leitung einer Abteilung</w:t>
            </w:r>
            <w:r>
              <w:t xml:space="preserve">, </w:t>
            </w:r>
            <w:r w:rsidRPr="00364705">
              <w:rPr>
                <w:b/>
              </w:rPr>
              <w:t>eines Bereichs</w:t>
            </w:r>
            <w:r>
              <w:t xml:space="preserve"> oder einer vergleichbaren strukturellen Einheit übertragen ist. </w:t>
            </w:r>
          </w:p>
        </w:tc>
        <w:tc>
          <w:tcPr>
            <w:tcW w:w="3419" w:type="dxa"/>
            <w:gridSpan w:val="2"/>
            <w:shd w:val="clear" w:color="auto" w:fill="auto"/>
          </w:tcPr>
          <w:p w:rsidR="00D16703" w:rsidRDefault="00D16703" w:rsidP="00D16703">
            <w:pPr>
              <w:spacing w:before="120" w:after="120"/>
            </w:pPr>
            <w:r w:rsidRPr="005B2BE9">
              <w:rPr>
                <w:b/>
              </w:rPr>
              <w:t>Neu</w:t>
            </w:r>
            <w:r>
              <w:t xml:space="preserve"> Eckgruppe Abteilungsleiter</w:t>
            </w:r>
          </w:p>
          <w:p w:rsidR="00D16703" w:rsidRDefault="00D16703" w:rsidP="00D16703">
            <w:pPr>
              <w:spacing w:before="120" w:after="120"/>
            </w:pPr>
            <w:r>
              <w:t xml:space="preserve">Erfasst </w:t>
            </w:r>
            <w:proofErr w:type="spellStart"/>
            <w:r>
              <w:t>Vb</w:t>
            </w:r>
            <w:proofErr w:type="spellEnd"/>
            <w:r>
              <w:t xml:space="preserve"> Fgr.11 = EG 9 -Klein-</w:t>
            </w:r>
            <w:r>
              <w:br/>
              <w:t xml:space="preserve">+ </w:t>
            </w:r>
            <w:proofErr w:type="spellStart"/>
            <w:r>
              <w:t>IVb</w:t>
            </w:r>
            <w:proofErr w:type="spellEnd"/>
            <w:r>
              <w:t xml:space="preserve"> Fgr. 8 = EG 9</w:t>
            </w:r>
          </w:p>
        </w:tc>
        <w:tc>
          <w:tcPr>
            <w:tcW w:w="1557" w:type="dxa"/>
            <w:shd w:val="clear" w:color="auto" w:fill="auto"/>
          </w:tcPr>
          <w:p w:rsidR="00D16703" w:rsidRDefault="00D16703" w:rsidP="00210FBF">
            <w:pPr>
              <w:spacing w:before="120" w:after="120"/>
              <w:rPr>
                <w:b/>
              </w:rPr>
            </w:pPr>
            <w:r>
              <w:t>EG 9c Fgr. 4</w:t>
            </w:r>
          </w:p>
        </w:tc>
      </w:tr>
      <w:tr w:rsidR="006961EA" w:rsidRPr="00BE1EBE" w:rsidTr="00795937">
        <w:tc>
          <w:tcPr>
            <w:tcW w:w="4771" w:type="dxa"/>
            <w:shd w:val="clear" w:color="auto" w:fill="auto"/>
          </w:tcPr>
          <w:p w:rsidR="006961EA" w:rsidRDefault="006961EA" w:rsidP="00210FBF">
            <w:pPr>
              <w:tabs>
                <w:tab w:val="left" w:pos="1050"/>
              </w:tabs>
              <w:spacing w:before="120" w:after="120"/>
            </w:pPr>
            <w:r>
              <w:t>Beschäftigte der EG 8 Fgr. 3 (</w:t>
            </w:r>
            <w:r w:rsidRPr="00364705">
              <w:rPr>
                <w:b/>
              </w:rPr>
              <w:t>Leitung von Gruppen</w:t>
            </w:r>
            <w:r>
              <w:t>) oder der EG 9c Fgr. 4 (</w:t>
            </w:r>
            <w:r w:rsidRPr="00364705">
              <w:rPr>
                <w:b/>
              </w:rPr>
              <w:t>Leitung einer Abteilung/eines Bereichs</w:t>
            </w:r>
            <w:r>
              <w:t xml:space="preserve">), denen durch </w:t>
            </w:r>
            <w:proofErr w:type="spellStart"/>
            <w:r>
              <w:t>ausdrückl</w:t>
            </w:r>
            <w:proofErr w:type="spellEnd"/>
            <w:r>
              <w:t>. Anordnung ständig unterstellt sind</w:t>
            </w:r>
          </w:p>
          <w:p w:rsidR="006961EA" w:rsidRDefault="006961EA" w:rsidP="00210FBF">
            <w:pPr>
              <w:tabs>
                <w:tab w:val="left" w:pos="1050"/>
              </w:tabs>
              <w:spacing w:before="120" w:after="120"/>
            </w:pPr>
            <w:r>
              <w:t xml:space="preserve">mind. 1 Beschäftigte/r mind. der EG 9c und mind. 1 Beschäftigte/r mind. der EG 6     </w:t>
            </w:r>
            <w:r w:rsidRPr="003E343F">
              <w:rPr>
                <w:b/>
              </w:rPr>
              <w:t>oder</w:t>
            </w:r>
          </w:p>
          <w:p w:rsidR="006961EA" w:rsidRDefault="006961EA" w:rsidP="00210FBF">
            <w:pPr>
              <w:tabs>
                <w:tab w:val="left" w:pos="1050"/>
              </w:tabs>
              <w:spacing w:before="120" w:after="120"/>
            </w:pPr>
            <w:r>
              <w:t>mind. 1 Beschäftigte/r mind. der EG 9c und mind. 2 Beschäftigte   mind. der EG 3</w:t>
            </w:r>
          </w:p>
          <w:p w:rsidR="006961EA" w:rsidRDefault="006961EA" w:rsidP="00210FBF">
            <w:pPr>
              <w:tabs>
                <w:tab w:val="left" w:pos="1050"/>
              </w:tabs>
              <w:spacing w:before="120" w:after="120"/>
            </w:pPr>
            <w:r>
              <w:t>(Hierzu Protokollerklärung)</w:t>
            </w:r>
          </w:p>
        </w:tc>
        <w:tc>
          <w:tcPr>
            <w:tcW w:w="1721" w:type="dxa"/>
            <w:shd w:val="clear" w:color="auto" w:fill="auto"/>
          </w:tcPr>
          <w:p w:rsidR="006961EA" w:rsidRDefault="006961EA" w:rsidP="00210FBF">
            <w:pPr>
              <w:spacing w:before="120" w:after="120"/>
            </w:pPr>
            <w:proofErr w:type="spellStart"/>
            <w:r>
              <w:t>IVa</w:t>
            </w:r>
            <w:proofErr w:type="spellEnd"/>
            <w:r>
              <w:t xml:space="preserve"> Fgr. 4</w:t>
            </w:r>
            <w:r>
              <w:br/>
              <w:t>Gruppenleiter</w:t>
            </w:r>
          </w:p>
          <w:p w:rsidR="006961EA" w:rsidRPr="00BE1EBE" w:rsidRDefault="006961EA" w:rsidP="006961EA">
            <w:pPr>
              <w:spacing w:before="120" w:after="120"/>
            </w:pPr>
            <w:proofErr w:type="spellStart"/>
            <w:r>
              <w:t>IVa</w:t>
            </w:r>
            <w:proofErr w:type="spellEnd"/>
            <w:r>
              <w:t xml:space="preserve"> Fgr. </w:t>
            </w:r>
            <w:r>
              <w:t>7</w:t>
            </w:r>
            <w:r>
              <w:br/>
              <w:t>Abteilungsleiter</w:t>
            </w:r>
          </w:p>
        </w:tc>
        <w:tc>
          <w:tcPr>
            <w:tcW w:w="1698" w:type="dxa"/>
            <w:shd w:val="clear" w:color="auto" w:fill="auto"/>
          </w:tcPr>
          <w:p w:rsidR="006961EA" w:rsidRPr="00BE1EBE" w:rsidRDefault="006961EA" w:rsidP="00210FBF">
            <w:pPr>
              <w:spacing w:before="120" w:after="120"/>
            </w:pPr>
            <w:r>
              <w:t>EG 10</w:t>
            </w:r>
          </w:p>
        </w:tc>
        <w:tc>
          <w:tcPr>
            <w:tcW w:w="1557" w:type="dxa"/>
            <w:shd w:val="clear" w:color="auto" w:fill="auto"/>
          </w:tcPr>
          <w:p w:rsidR="006961EA" w:rsidRPr="00BE1EBE" w:rsidRDefault="006961EA" w:rsidP="00210FBF">
            <w:pPr>
              <w:spacing w:before="120" w:after="120"/>
            </w:pPr>
            <w:r>
              <w:t>EG 10 Fgr. 2</w:t>
            </w:r>
          </w:p>
        </w:tc>
      </w:tr>
      <w:tr w:rsidR="00D16703" w:rsidTr="006961EA">
        <w:tc>
          <w:tcPr>
            <w:tcW w:w="4771" w:type="dxa"/>
          </w:tcPr>
          <w:p w:rsidR="00D16703" w:rsidRDefault="00D16703" w:rsidP="00FF0F4D">
            <w:pPr>
              <w:tabs>
                <w:tab w:val="left" w:pos="1050"/>
              </w:tabs>
              <w:spacing w:before="120" w:after="120"/>
            </w:pPr>
            <w:r>
              <w:t>ABTEILUNGSLEITER, denen ständig unterstellt sind.</w:t>
            </w:r>
          </w:p>
          <w:p w:rsidR="00D16703" w:rsidRDefault="00D16703" w:rsidP="00FF0F4D">
            <w:pPr>
              <w:tabs>
                <w:tab w:val="left" w:pos="1050"/>
              </w:tabs>
              <w:spacing w:before="120" w:after="120"/>
            </w:pPr>
            <w:r>
              <w:t xml:space="preserve">a) mind. </w:t>
            </w:r>
            <w:r w:rsidRPr="00B24CA2">
              <w:rPr>
                <w:b/>
              </w:rPr>
              <w:t>1 Ang</w:t>
            </w:r>
            <w:r>
              <w:t xml:space="preserve">. mind. der Verg.Gr. </w:t>
            </w:r>
            <w:proofErr w:type="spellStart"/>
            <w:r>
              <w:t>IVa</w:t>
            </w:r>
            <w:proofErr w:type="spellEnd"/>
            <w:r>
              <w:t xml:space="preserve"> und</w:t>
            </w:r>
            <w:r>
              <w:br/>
              <w:t xml:space="preserve">    mind. </w:t>
            </w:r>
            <w:r>
              <w:rPr>
                <w:b/>
              </w:rPr>
              <w:t>2</w:t>
            </w:r>
            <w:r w:rsidRPr="00B24CA2">
              <w:rPr>
                <w:b/>
              </w:rPr>
              <w:t xml:space="preserve"> Ang</w:t>
            </w:r>
            <w:r>
              <w:t xml:space="preserve">. mind. der Verg.Gr. </w:t>
            </w:r>
            <w:proofErr w:type="spellStart"/>
            <w:r>
              <w:t>VIb</w:t>
            </w:r>
            <w:proofErr w:type="spellEnd"/>
            <w:r>
              <w:t xml:space="preserve">     oder</w:t>
            </w:r>
          </w:p>
          <w:p w:rsidR="00D16703" w:rsidRDefault="00D16703" w:rsidP="00FF0F4D">
            <w:pPr>
              <w:tabs>
                <w:tab w:val="left" w:pos="1050"/>
              </w:tabs>
              <w:spacing w:before="120" w:after="120"/>
            </w:pPr>
            <w:r>
              <w:t xml:space="preserve">b) mind. </w:t>
            </w:r>
            <w:r>
              <w:rPr>
                <w:b/>
              </w:rPr>
              <w:t>2</w:t>
            </w:r>
            <w:r w:rsidRPr="00B24CA2">
              <w:rPr>
                <w:b/>
              </w:rPr>
              <w:t xml:space="preserve"> Ang</w:t>
            </w:r>
            <w:r>
              <w:t xml:space="preserve">. mind. der Verg.Gr. </w:t>
            </w:r>
            <w:proofErr w:type="spellStart"/>
            <w:r>
              <w:t>IVb</w:t>
            </w:r>
            <w:proofErr w:type="spellEnd"/>
            <w:r>
              <w:t xml:space="preserve"> und </w:t>
            </w:r>
            <w:r>
              <w:br/>
              <w:t xml:space="preserve">    mind. </w:t>
            </w:r>
            <w:r w:rsidRPr="00B24CA2">
              <w:rPr>
                <w:b/>
              </w:rPr>
              <w:t>2 Ang</w:t>
            </w:r>
            <w:r>
              <w:t xml:space="preserve">. der Verg.Gr. </w:t>
            </w:r>
            <w:proofErr w:type="spellStart"/>
            <w:r>
              <w:t>VIb</w:t>
            </w:r>
            <w:proofErr w:type="spellEnd"/>
          </w:p>
          <w:p w:rsidR="00D16703" w:rsidRDefault="00D16703" w:rsidP="00FF0F4D">
            <w:pPr>
              <w:tabs>
                <w:tab w:val="left" w:pos="1050"/>
              </w:tabs>
              <w:spacing w:before="120" w:after="120"/>
            </w:pPr>
            <w:r>
              <w:t>c) Leiter der Innenrevision</w:t>
            </w:r>
            <w:r>
              <w:br/>
              <w:t xml:space="preserve">    mind. 1 Ang. mind. der Verg.Gr. </w:t>
            </w:r>
            <w:proofErr w:type="spellStart"/>
            <w:r>
              <w:t>IVb</w:t>
            </w:r>
            <w:proofErr w:type="spellEnd"/>
            <w:r>
              <w:t xml:space="preserve">  oder</w:t>
            </w:r>
          </w:p>
          <w:p w:rsidR="00D16703" w:rsidRDefault="00D16703" w:rsidP="00FF0F4D">
            <w:pPr>
              <w:tabs>
                <w:tab w:val="left" w:pos="1050"/>
              </w:tabs>
              <w:spacing w:before="120" w:after="120"/>
            </w:pPr>
            <w:r>
              <w:t xml:space="preserve">   mind. 2. Ang. mind. der </w:t>
            </w:r>
            <w:proofErr w:type="spellStart"/>
            <w:r>
              <w:t>verg.Gr.</w:t>
            </w:r>
            <w:proofErr w:type="spellEnd"/>
            <w:r>
              <w:t xml:space="preserve"> </w:t>
            </w:r>
            <w:proofErr w:type="spellStart"/>
            <w:r>
              <w:t>VIb</w:t>
            </w:r>
            <w:proofErr w:type="spellEnd"/>
          </w:p>
        </w:tc>
        <w:tc>
          <w:tcPr>
            <w:tcW w:w="1721" w:type="dxa"/>
          </w:tcPr>
          <w:p w:rsidR="00D16703" w:rsidRDefault="00D16703" w:rsidP="00FF0F4D">
            <w:pPr>
              <w:spacing w:before="120" w:after="120"/>
            </w:pPr>
            <w:r>
              <w:t>III Fgr. 7</w:t>
            </w:r>
            <w:r>
              <w:br/>
            </w:r>
          </w:p>
          <w:p w:rsidR="00D16703" w:rsidRPr="00A73F8A" w:rsidRDefault="00D16703" w:rsidP="00FF0F4D">
            <w:pPr>
              <w:spacing w:before="120" w:after="120"/>
            </w:pPr>
          </w:p>
        </w:tc>
        <w:tc>
          <w:tcPr>
            <w:tcW w:w="1698" w:type="dxa"/>
          </w:tcPr>
          <w:p w:rsidR="00D16703" w:rsidRPr="00A73F8A" w:rsidRDefault="00D16703" w:rsidP="006961EA">
            <w:pPr>
              <w:spacing w:before="120" w:after="120"/>
            </w:pPr>
            <w:r>
              <w:t>EG 1</w:t>
            </w:r>
            <w:r w:rsidR="006961EA">
              <w:t>1</w:t>
            </w:r>
          </w:p>
        </w:tc>
        <w:tc>
          <w:tcPr>
            <w:tcW w:w="1557" w:type="dxa"/>
          </w:tcPr>
          <w:p w:rsidR="00D16703" w:rsidRDefault="00D16703" w:rsidP="00FF0F4D">
            <w:pPr>
              <w:spacing w:before="120" w:after="120"/>
              <w:rPr>
                <w:b/>
              </w:rPr>
            </w:pPr>
            <w:r>
              <w:rPr>
                <w:b/>
              </w:rPr>
              <w:t>Entfallen</w:t>
            </w:r>
          </w:p>
          <w:p w:rsidR="00D16703" w:rsidRPr="00302131" w:rsidRDefault="00D16703" w:rsidP="00FF0F4D">
            <w:pPr>
              <w:spacing w:before="120" w:after="120"/>
            </w:pPr>
          </w:p>
        </w:tc>
      </w:tr>
      <w:tr w:rsidR="00FC4438" w:rsidRPr="00BE1EBE" w:rsidTr="00FC4438">
        <w:tc>
          <w:tcPr>
            <w:tcW w:w="4771" w:type="dxa"/>
          </w:tcPr>
          <w:p w:rsidR="00FC4438" w:rsidRDefault="00FC4438" w:rsidP="00795937">
            <w:pPr>
              <w:tabs>
                <w:tab w:val="left" w:pos="1050"/>
              </w:tabs>
              <w:spacing w:before="120" w:after="120"/>
            </w:pPr>
            <w:r w:rsidRPr="00FC4438">
              <w:t xml:space="preserve">Abteilungsleiter mit abgeschlossener wissenschaftlicher Hochschulbildung und entsprechender Tätigkeit sowie </w:t>
            </w:r>
            <w:r w:rsidR="00795937">
              <w:t>„</w:t>
            </w:r>
            <w:r w:rsidRPr="00FC4438">
              <w:t>sonstige Beschäftigte</w:t>
            </w:r>
            <w:r w:rsidR="00795937">
              <w:t>“</w:t>
            </w:r>
          </w:p>
        </w:tc>
        <w:tc>
          <w:tcPr>
            <w:tcW w:w="1721" w:type="dxa"/>
          </w:tcPr>
          <w:p w:rsidR="00FC4438" w:rsidRPr="00BE1EBE" w:rsidRDefault="00FC4438" w:rsidP="00FC4438">
            <w:pPr>
              <w:spacing w:before="120" w:after="120"/>
            </w:pPr>
            <w:r>
              <w:t>II Fgr. 8</w:t>
            </w:r>
            <w:r>
              <w:br/>
            </w:r>
          </w:p>
        </w:tc>
        <w:tc>
          <w:tcPr>
            <w:tcW w:w="1698" w:type="dxa"/>
          </w:tcPr>
          <w:p w:rsidR="00FC4438" w:rsidRPr="00BE1EBE" w:rsidRDefault="00FC4438" w:rsidP="00210FBF">
            <w:pPr>
              <w:spacing w:before="120" w:after="120"/>
            </w:pPr>
            <w:r>
              <w:t>EG 13</w:t>
            </w:r>
          </w:p>
        </w:tc>
        <w:tc>
          <w:tcPr>
            <w:tcW w:w="1557" w:type="dxa"/>
          </w:tcPr>
          <w:p w:rsidR="00795937" w:rsidRPr="00795937" w:rsidRDefault="00795937" w:rsidP="00210FBF">
            <w:pPr>
              <w:spacing w:before="120" w:after="120"/>
              <w:rPr>
                <w:b/>
              </w:rPr>
            </w:pPr>
            <w:r w:rsidRPr="00795937">
              <w:rPr>
                <w:b/>
              </w:rPr>
              <w:t>entfallen</w:t>
            </w:r>
          </w:p>
          <w:p w:rsidR="00FC4438" w:rsidRPr="00BE1EBE" w:rsidRDefault="00FC4438" w:rsidP="00210FBF">
            <w:pPr>
              <w:spacing w:before="120" w:after="120"/>
            </w:pPr>
            <w:r>
              <w:t>EG 13 Fgr. 1</w:t>
            </w:r>
          </w:p>
        </w:tc>
      </w:tr>
      <w:tr w:rsidR="00FC4438" w:rsidRPr="00BE1EBE" w:rsidTr="00FC4438">
        <w:tc>
          <w:tcPr>
            <w:tcW w:w="4771" w:type="dxa"/>
          </w:tcPr>
          <w:p w:rsidR="00FC4438" w:rsidRPr="00795937" w:rsidRDefault="00FC4438" w:rsidP="00D72B2B">
            <w:pPr>
              <w:tabs>
                <w:tab w:val="left" w:pos="1050"/>
              </w:tabs>
              <w:spacing w:before="120" w:after="120"/>
            </w:pPr>
            <w:r w:rsidRPr="00795937">
              <w:t xml:space="preserve">mindestens </w:t>
            </w:r>
            <w:r w:rsidRPr="00D72B2B">
              <w:t>zu einem Drittel</w:t>
            </w:r>
            <w:r w:rsidRPr="00D72B2B">
              <w:t xml:space="preserve"> </w:t>
            </w:r>
            <w:r w:rsidR="00D72B2B" w:rsidRPr="00D72B2B">
              <w:t>Tätigkeiten mit</w:t>
            </w:r>
            <w:r w:rsidRPr="00795937">
              <w:t xml:space="preserve"> besondere Schwierigkeit und Bedeutung </w:t>
            </w:r>
          </w:p>
        </w:tc>
        <w:tc>
          <w:tcPr>
            <w:tcW w:w="1721" w:type="dxa"/>
          </w:tcPr>
          <w:p w:rsidR="00FC4438" w:rsidRPr="00BE1EBE" w:rsidRDefault="00FC4438" w:rsidP="00FC4438">
            <w:pPr>
              <w:spacing w:before="120" w:after="120"/>
            </w:pPr>
            <w:r>
              <w:t xml:space="preserve">II Fgr. </w:t>
            </w:r>
            <w:r>
              <w:t>9</w:t>
            </w:r>
            <w:r>
              <w:br/>
            </w:r>
          </w:p>
        </w:tc>
        <w:tc>
          <w:tcPr>
            <w:tcW w:w="1698" w:type="dxa"/>
          </w:tcPr>
          <w:p w:rsidR="00FC4438" w:rsidRPr="00BE1EBE" w:rsidRDefault="00FC4438" w:rsidP="00210FBF">
            <w:pPr>
              <w:spacing w:before="120" w:after="120"/>
            </w:pPr>
            <w:r>
              <w:t>EG 13 +</w:t>
            </w:r>
            <w:r>
              <w:br/>
              <w:t>Zulage EG 14</w:t>
            </w:r>
          </w:p>
        </w:tc>
        <w:tc>
          <w:tcPr>
            <w:tcW w:w="1557" w:type="dxa"/>
          </w:tcPr>
          <w:p w:rsidR="00795937" w:rsidRPr="00795937" w:rsidRDefault="00795937" w:rsidP="00210FBF">
            <w:pPr>
              <w:spacing w:before="120" w:after="120"/>
              <w:rPr>
                <w:b/>
              </w:rPr>
            </w:pPr>
            <w:r>
              <w:rPr>
                <w:b/>
              </w:rPr>
              <w:t>e</w:t>
            </w:r>
            <w:r w:rsidRPr="00795937">
              <w:rPr>
                <w:b/>
              </w:rPr>
              <w:t>ntfallen</w:t>
            </w:r>
          </w:p>
          <w:p w:rsidR="00FC4438" w:rsidRPr="00BE1EBE" w:rsidRDefault="00FC4438" w:rsidP="00210FBF">
            <w:pPr>
              <w:spacing w:before="120" w:after="120"/>
            </w:pPr>
            <w:r>
              <w:t>EG 14 Fgr. 1</w:t>
            </w:r>
          </w:p>
        </w:tc>
      </w:tr>
      <w:tr w:rsidR="00FC4438" w:rsidTr="00FC4438">
        <w:tc>
          <w:tcPr>
            <w:tcW w:w="4771" w:type="dxa"/>
          </w:tcPr>
          <w:p w:rsidR="00FC4438" w:rsidRDefault="00FC4438" w:rsidP="00210FBF">
            <w:pPr>
              <w:spacing w:before="120" w:after="120"/>
            </w:pPr>
            <w:r>
              <w:t>mind. 50 % Tätigkeiten mit besonderer Schwierigkeit und Bedeutung</w:t>
            </w:r>
          </w:p>
        </w:tc>
        <w:tc>
          <w:tcPr>
            <w:tcW w:w="1721" w:type="dxa"/>
          </w:tcPr>
          <w:p w:rsidR="00FC4438" w:rsidRDefault="00FC4438" w:rsidP="00210FBF">
            <w:pPr>
              <w:spacing w:before="120" w:after="120"/>
            </w:pPr>
            <w:proofErr w:type="spellStart"/>
            <w:r>
              <w:t>Ib</w:t>
            </w:r>
            <w:proofErr w:type="spellEnd"/>
            <w:r>
              <w:t xml:space="preserve"> Fgr. 5</w:t>
            </w:r>
          </w:p>
        </w:tc>
        <w:tc>
          <w:tcPr>
            <w:tcW w:w="1698" w:type="dxa"/>
          </w:tcPr>
          <w:p w:rsidR="00FC4438" w:rsidRDefault="00FC4438" w:rsidP="00210FBF">
            <w:pPr>
              <w:spacing w:before="120" w:after="120"/>
            </w:pPr>
            <w:r>
              <w:t>EG 14</w:t>
            </w:r>
          </w:p>
        </w:tc>
        <w:tc>
          <w:tcPr>
            <w:tcW w:w="1557" w:type="dxa"/>
          </w:tcPr>
          <w:p w:rsidR="00795937" w:rsidRDefault="00795937" w:rsidP="00795937">
            <w:pPr>
              <w:spacing w:before="120" w:after="120"/>
              <w:rPr>
                <w:b/>
              </w:rPr>
            </w:pPr>
            <w:r>
              <w:rPr>
                <w:b/>
              </w:rPr>
              <w:t>e</w:t>
            </w:r>
            <w:r w:rsidR="00FC4438" w:rsidRPr="00B118BC">
              <w:rPr>
                <w:b/>
              </w:rPr>
              <w:t>ntfallen</w:t>
            </w:r>
          </w:p>
          <w:p w:rsidR="00FC4438" w:rsidRDefault="00795937" w:rsidP="00795937">
            <w:pPr>
              <w:spacing w:before="120" w:after="120"/>
            </w:pPr>
            <w:r>
              <w:t xml:space="preserve">von </w:t>
            </w:r>
            <w:r>
              <w:br/>
            </w:r>
            <w:r w:rsidR="00FC4438">
              <w:t>EG 14 Fgr. 1 erfasst)</w:t>
            </w:r>
          </w:p>
        </w:tc>
      </w:tr>
      <w:tr w:rsidR="00795937" w:rsidRPr="00BE1EBE" w:rsidTr="00795937">
        <w:tc>
          <w:tcPr>
            <w:tcW w:w="4771" w:type="dxa"/>
          </w:tcPr>
          <w:p w:rsidR="00795937" w:rsidRPr="00795937" w:rsidRDefault="00795937" w:rsidP="00795937">
            <w:pPr>
              <w:tabs>
                <w:tab w:val="left" w:pos="1050"/>
              </w:tabs>
              <w:spacing w:before="120" w:after="120"/>
            </w:pPr>
            <w:r w:rsidRPr="00795937">
              <w:t>erheblich</w:t>
            </w:r>
            <w:r>
              <w:t>e</w:t>
            </w:r>
            <w:r w:rsidRPr="00795937">
              <w:t xml:space="preserve"> </w:t>
            </w:r>
            <w:r>
              <w:t xml:space="preserve">Heraushebung </w:t>
            </w:r>
            <w:r w:rsidRPr="00795937">
              <w:t xml:space="preserve">durch das Maß der damit verbundenen Verantwortung </w:t>
            </w:r>
          </w:p>
        </w:tc>
        <w:tc>
          <w:tcPr>
            <w:tcW w:w="1721" w:type="dxa"/>
          </w:tcPr>
          <w:p w:rsidR="00795937" w:rsidRPr="00BE1EBE" w:rsidRDefault="00795937" w:rsidP="00210FBF">
            <w:pPr>
              <w:spacing w:before="120" w:after="120"/>
            </w:pPr>
            <w:r>
              <w:t>Ia Fgr. 3</w:t>
            </w:r>
          </w:p>
        </w:tc>
        <w:tc>
          <w:tcPr>
            <w:tcW w:w="1698" w:type="dxa"/>
          </w:tcPr>
          <w:p w:rsidR="00795937" w:rsidRPr="00BE1EBE" w:rsidRDefault="00795937" w:rsidP="00210FBF">
            <w:pPr>
              <w:spacing w:before="120" w:after="120"/>
            </w:pPr>
            <w:r>
              <w:t>EG 15</w:t>
            </w:r>
          </w:p>
        </w:tc>
        <w:tc>
          <w:tcPr>
            <w:tcW w:w="1557" w:type="dxa"/>
          </w:tcPr>
          <w:p w:rsidR="00795937" w:rsidRPr="00795937" w:rsidRDefault="00795937" w:rsidP="00210FBF">
            <w:pPr>
              <w:spacing w:before="120" w:after="120"/>
              <w:rPr>
                <w:b/>
              </w:rPr>
            </w:pPr>
            <w:r>
              <w:rPr>
                <w:b/>
              </w:rPr>
              <w:t>e</w:t>
            </w:r>
            <w:r w:rsidRPr="00795937">
              <w:rPr>
                <w:b/>
              </w:rPr>
              <w:t>ntfallen</w:t>
            </w:r>
          </w:p>
          <w:p w:rsidR="00795937" w:rsidRPr="00BE1EBE" w:rsidRDefault="00795937" w:rsidP="00795937">
            <w:pPr>
              <w:spacing w:before="120" w:after="120"/>
            </w:pPr>
            <w:r>
              <w:t>von</w:t>
            </w:r>
            <w:r>
              <w:br/>
            </w:r>
            <w:r>
              <w:t>EG 15 Fgr. 1</w:t>
            </w:r>
            <w:r>
              <w:br/>
              <w:t>erfasst</w:t>
            </w:r>
          </w:p>
        </w:tc>
      </w:tr>
      <w:tr w:rsidR="00A74BE4" w:rsidTr="00210FBF">
        <w:tc>
          <w:tcPr>
            <w:tcW w:w="9747" w:type="dxa"/>
            <w:gridSpan w:val="4"/>
          </w:tcPr>
          <w:p w:rsidR="00A74BE4" w:rsidRPr="00281CBD" w:rsidRDefault="00A74BE4" w:rsidP="00210FBF">
            <w:pPr>
              <w:spacing w:before="120" w:after="120"/>
              <w:ind w:left="284" w:hanging="142"/>
            </w:pPr>
            <w:r w:rsidRPr="00281CBD">
              <w:t>Protokollerklärung:</w:t>
            </w:r>
          </w:p>
          <w:p w:rsidR="00A74BE4" w:rsidRPr="00281CBD" w:rsidRDefault="00A74BE4" w:rsidP="00210FBF">
            <w:pPr>
              <w:spacing w:before="120" w:after="120"/>
              <w:ind w:left="284" w:hanging="142"/>
            </w:pPr>
            <w:r w:rsidRPr="00281CBD">
              <w:t>Soweit die Eingruppierung von der Zahl und der Eingruppierung der unterstellten Beschäftigten abhängt,</w:t>
            </w:r>
          </w:p>
          <w:p w:rsidR="00A74BE4" w:rsidRPr="00281CBD" w:rsidRDefault="00A74BE4" w:rsidP="00210FBF">
            <w:pPr>
              <w:spacing w:before="120" w:after="120"/>
              <w:ind w:left="284" w:hanging="142"/>
            </w:pPr>
            <w:r w:rsidRPr="00281CBD">
              <w:t xml:space="preserve">a) </w:t>
            </w:r>
            <w:r w:rsidRPr="00281CBD">
              <w:tab/>
              <w:t>ist es für die Eingruppierung unschädlich, wenn im Organisations- und Stellenplan zur Besetzung ausgewiesen Stellen nicht besetzt sind,</w:t>
            </w:r>
          </w:p>
          <w:p w:rsidR="00A74BE4" w:rsidRPr="00281CBD" w:rsidRDefault="00A74BE4" w:rsidP="00210FBF">
            <w:pPr>
              <w:spacing w:before="120" w:after="120"/>
              <w:ind w:left="284" w:hanging="142"/>
            </w:pPr>
            <w:r w:rsidRPr="00281CBD">
              <w:t xml:space="preserve">b) </w:t>
            </w:r>
            <w:r w:rsidRPr="00281CBD">
              <w:tab/>
              <w:t>zählen Teilbeschäftigte entsprechend dem Verhältnis der mit ihnen im Arbeits-</w:t>
            </w:r>
            <w:proofErr w:type="spellStart"/>
            <w:r w:rsidRPr="00281CBD">
              <w:t>vertrag</w:t>
            </w:r>
            <w:proofErr w:type="spellEnd"/>
            <w:r w:rsidRPr="00281CBD">
              <w:t xml:space="preserve"> vereinbarten Arbeitszeit zur regelmäßigen Arbeitszeit eines Vollbeschäftigten,</w:t>
            </w:r>
          </w:p>
          <w:p w:rsidR="00A74BE4" w:rsidRPr="00667CF1" w:rsidRDefault="00A74BE4" w:rsidP="00210FBF">
            <w:pPr>
              <w:spacing w:before="120" w:after="120"/>
              <w:ind w:left="284" w:hanging="142"/>
              <w:rPr>
                <w:b/>
              </w:rPr>
            </w:pPr>
            <w:r w:rsidRPr="00281CBD">
              <w:t xml:space="preserve">c) </w:t>
            </w:r>
            <w:r w:rsidRPr="00281CBD">
              <w:tab/>
              <w:t>sind Beschäftigte für Aufgaben von begrenzter Dauer, Aushilfsbeschäftigte sowie Beschäftigte, deren arbeitsvertraglich vereinbarte durchschnittliche regelmäßige Arbeitszeit weniger als die Hälfte der regelmäßigen Arbeitszeit eines Vollbeschäftigten beträgt, nicht zu berücksichtigen.</w:t>
            </w:r>
          </w:p>
        </w:tc>
      </w:tr>
    </w:tbl>
    <w:p w:rsidR="00B34C8B" w:rsidRDefault="00B34C8B"/>
    <w:p w:rsidR="00B34C8B" w:rsidRDefault="00B34C8B">
      <w:r>
        <w:br w:type="page"/>
      </w:r>
    </w:p>
    <w:p w:rsidR="00684A58" w:rsidRDefault="00684A58"/>
    <w:tbl>
      <w:tblPr>
        <w:tblStyle w:val="Tabellenraster"/>
        <w:tblW w:w="9747" w:type="dxa"/>
        <w:tblLook w:val="04A0" w:firstRow="1" w:lastRow="0" w:firstColumn="1" w:lastColumn="0" w:noHBand="0" w:noVBand="1"/>
      </w:tblPr>
      <w:tblGrid>
        <w:gridCol w:w="4761"/>
        <w:gridCol w:w="24"/>
        <w:gridCol w:w="1702"/>
        <w:gridCol w:w="1701"/>
        <w:gridCol w:w="1559"/>
      </w:tblGrid>
      <w:tr w:rsidR="00CD2253" w:rsidRPr="0001508F" w:rsidTr="00210FBF">
        <w:tc>
          <w:tcPr>
            <w:tcW w:w="4785" w:type="dxa"/>
            <w:gridSpan w:val="2"/>
          </w:tcPr>
          <w:p w:rsidR="00B34C8B" w:rsidRPr="00B34C8B" w:rsidRDefault="00B34C8B" w:rsidP="00210FBF">
            <w:pPr>
              <w:spacing w:before="120" w:after="120"/>
              <w:rPr>
                <w:b/>
              </w:rPr>
            </w:pPr>
            <w:r w:rsidRPr="00B34C8B">
              <w:rPr>
                <w:b/>
              </w:rPr>
              <w:t>Merkmale</w:t>
            </w:r>
          </w:p>
          <w:p w:rsidR="00CD2253" w:rsidRPr="00B34C8B" w:rsidRDefault="00CD2253" w:rsidP="00210FBF">
            <w:pPr>
              <w:spacing w:before="120" w:after="120"/>
              <w:rPr>
                <w:b/>
              </w:rPr>
            </w:pPr>
            <w:r w:rsidRPr="00B34C8B">
              <w:rPr>
                <w:b/>
              </w:rPr>
              <w:t>2c. Leitung von Geschäftsstellen</w:t>
            </w:r>
          </w:p>
          <w:p w:rsidR="00CD2253" w:rsidRPr="00DB5EC0" w:rsidRDefault="00CD2253" w:rsidP="00210FBF">
            <w:pPr>
              <w:spacing w:before="120" w:after="120"/>
            </w:pPr>
          </w:p>
        </w:tc>
        <w:tc>
          <w:tcPr>
            <w:tcW w:w="1702" w:type="dxa"/>
          </w:tcPr>
          <w:p w:rsidR="00CD2253" w:rsidRPr="0001508F" w:rsidRDefault="00CD2253" w:rsidP="00210FBF">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CD2253" w:rsidRPr="0001508F" w:rsidRDefault="00CD2253" w:rsidP="00210FBF">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CD2253" w:rsidRPr="0001508F" w:rsidRDefault="00CD2253" w:rsidP="00210FBF">
            <w:pPr>
              <w:spacing w:before="120" w:after="120"/>
              <w:rPr>
                <w:b/>
              </w:rPr>
            </w:pPr>
            <w:r w:rsidRPr="0001508F">
              <w:rPr>
                <w:b/>
              </w:rPr>
              <w:t>EG TVöD ab</w:t>
            </w:r>
          </w:p>
          <w:p w:rsidR="00CD2253" w:rsidRPr="0001508F" w:rsidRDefault="00CD2253" w:rsidP="00210FBF">
            <w:pPr>
              <w:spacing w:before="120" w:after="120"/>
              <w:rPr>
                <w:b/>
              </w:rPr>
            </w:pPr>
            <w:r w:rsidRPr="0001508F">
              <w:rPr>
                <w:b/>
              </w:rPr>
              <w:t>01.01.2017</w:t>
            </w:r>
          </w:p>
        </w:tc>
      </w:tr>
      <w:tr w:rsidR="00CD2253" w:rsidTr="00210FBF">
        <w:tc>
          <w:tcPr>
            <w:tcW w:w="4785" w:type="dxa"/>
            <w:gridSpan w:val="2"/>
            <w:shd w:val="clear" w:color="auto" w:fill="auto"/>
          </w:tcPr>
          <w:p w:rsidR="00CD2253" w:rsidRDefault="00CD2253" w:rsidP="00210FBF">
            <w:pPr>
              <w:tabs>
                <w:tab w:val="left" w:pos="1050"/>
              </w:tabs>
              <w:spacing w:before="120" w:after="120"/>
            </w:pPr>
            <w:r>
              <w:t>Leiter von Einmanngeschäftsstellen, in denen im Allgemeinen Kassen- und standardisierte Mengengeschäfte bearbeitet werden</w:t>
            </w:r>
          </w:p>
        </w:tc>
        <w:tc>
          <w:tcPr>
            <w:tcW w:w="1702" w:type="dxa"/>
            <w:shd w:val="clear" w:color="auto" w:fill="auto"/>
          </w:tcPr>
          <w:p w:rsidR="00CD2253" w:rsidRDefault="00CD2253" w:rsidP="00210FBF">
            <w:pPr>
              <w:spacing w:before="120" w:after="120"/>
            </w:pPr>
            <w:proofErr w:type="spellStart"/>
            <w:r>
              <w:t>Vc</w:t>
            </w:r>
            <w:proofErr w:type="spellEnd"/>
            <w:r>
              <w:t xml:space="preserve"> Fgr. 7</w:t>
            </w:r>
          </w:p>
        </w:tc>
        <w:tc>
          <w:tcPr>
            <w:tcW w:w="1701" w:type="dxa"/>
            <w:shd w:val="clear" w:color="auto" w:fill="auto"/>
          </w:tcPr>
          <w:p w:rsidR="00CD2253" w:rsidRDefault="00CD2253" w:rsidP="00210FBF">
            <w:pPr>
              <w:spacing w:before="120" w:after="120"/>
            </w:pPr>
            <w:r>
              <w:t>EG 8</w:t>
            </w:r>
          </w:p>
        </w:tc>
        <w:tc>
          <w:tcPr>
            <w:tcW w:w="1559" w:type="dxa"/>
            <w:shd w:val="clear" w:color="auto" w:fill="auto"/>
          </w:tcPr>
          <w:p w:rsidR="00CD2253" w:rsidRDefault="00CD2253" w:rsidP="00210FBF">
            <w:pPr>
              <w:spacing w:before="120" w:after="120"/>
              <w:rPr>
                <w:b/>
              </w:rPr>
            </w:pPr>
            <w:r>
              <w:rPr>
                <w:b/>
              </w:rPr>
              <w:t>entfallen</w:t>
            </w:r>
          </w:p>
        </w:tc>
      </w:tr>
      <w:tr w:rsidR="00CD2253" w:rsidTr="00210FBF">
        <w:tc>
          <w:tcPr>
            <w:tcW w:w="4785" w:type="dxa"/>
            <w:gridSpan w:val="2"/>
            <w:shd w:val="clear" w:color="auto" w:fill="auto"/>
          </w:tcPr>
          <w:p w:rsidR="00CD2253" w:rsidRDefault="00CD2253" w:rsidP="00210FBF">
            <w:pPr>
              <w:tabs>
                <w:tab w:val="left" w:pos="1050"/>
              </w:tabs>
              <w:spacing w:before="120" w:after="120"/>
            </w:pPr>
            <w:r>
              <w:t>Geschäftsstellenleiter</w:t>
            </w:r>
          </w:p>
        </w:tc>
        <w:tc>
          <w:tcPr>
            <w:tcW w:w="1702" w:type="dxa"/>
            <w:shd w:val="clear" w:color="auto" w:fill="auto"/>
          </w:tcPr>
          <w:p w:rsidR="00CD2253" w:rsidRPr="00A06DCE" w:rsidRDefault="00CD2253" w:rsidP="00210FBF">
            <w:pPr>
              <w:spacing w:before="120" w:after="120"/>
            </w:pPr>
            <w:proofErr w:type="spellStart"/>
            <w:r w:rsidRPr="00A06DCE">
              <w:t>Vb</w:t>
            </w:r>
            <w:proofErr w:type="spellEnd"/>
            <w:r w:rsidRPr="00A06DCE">
              <w:t xml:space="preserve"> Fgr. 9</w:t>
            </w:r>
          </w:p>
        </w:tc>
        <w:tc>
          <w:tcPr>
            <w:tcW w:w="1701" w:type="dxa"/>
            <w:shd w:val="clear" w:color="auto" w:fill="auto"/>
          </w:tcPr>
          <w:p w:rsidR="00CD2253" w:rsidRPr="00A06DCE" w:rsidRDefault="00CD2253" w:rsidP="00210FBF">
            <w:pPr>
              <w:spacing w:before="120" w:after="120"/>
            </w:pPr>
            <w:r w:rsidRPr="00A06DCE">
              <w:t>EG 9 -klein</w:t>
            </w:r>
            <w:r>
              <w:t>-</w:t>
            </w:r>
          </w:p>
        </w:tc>
        <w:tc>
          <w:tcPr>
            <w:tcW w:w="1559" w:type="dxa"/>
            <w:shd w:val="clear" w:color="auto" w:fill="auto"/>
          </w:tcPr>
          <w:p w:rsidR="00CD2253" w:rsidRPr="00B34C8B" w:rsidRDefault="00CD2253" w:rsidP="00210FBF">
            <w:pPr>
              <w:spacing w:before="120" w:after="120"/>
              <w:rPr>
                <w:b/>
                <w:color w:val="FF0000"/>
              </w:rPr>
            </w:pPr>
            <w:r w:rsidRPr="00B34C8B">
              <w:rPr>
                <w:b/>
                <w:color w:val="FF0000"/>
              </w:rPr>
              <w:t>entfallen</w:t>
            </w:r>
          </w:p>
          <w:p w:rsidR="00CD2253" w:rsidRPr="00A06DCE" w:rsidRDefault="00CD2253" w:rsidP="00210FBF">
            <w:pPr>
              <w:spacing w:before="120" w:after="120"/>
            </w:pPr>
            <w:r>
              <w:t>(</w:t>
            </w:r>
            <w:r w:rsidRPr="00A06DCE">
              <w:t xml:space="preserve">durch </w:t>
            </w:r>
            <w:r w:rsidRPr="00B34C8B">
              <w:rPr>
                <w:b/>
                <w:color w:val="FF0000"/>
              </w:rPr>
              <w:t xml:space="preserve">EG 9b </w:t>
            </w:r>
            <w:proofErr w:type="spellStart"/>
            <w:r w:rsidRPr="00B34C8B">
              <w:rPr>
                <w:b/>
                <w:color w:val="FF0000"/>
              </w:rPr>
              <w:t>Fg</w:t>
            </w:r>
            <w:proofErr w:type="spellEnd"/>
            <w:r w:rsidRPr="00B34C8B">
              <w:rPr>
                <w:b/>
                <w:color w:val="FF0000"/>
              </w:rPr>
              <w:t xml:space="preserve">. 4 </w:t>
            </w:r>
            <w:r w:rsidRPr="00A06DCE">
              <w:t>erfasst</w:t>
            </w:r>
            <w:r>
              <w:t>)</w:t>
            </w:r>
          </w:p>
        </w:tc>
      </w:tr>
      <w:tr w:rsidR="00CD2253" w:rsidTr="00210FBF">
        <w:tc>
          <w:tcPr>
            <w:tcW w:w="4785" w:type="dxa"/>
            <w:gridSpan w:val="2"/>
            <w:shd w:val="clear" w:color="auto" w:fill="auto"/>
          </w:tcPr>
          <w:p w:rsidR="00CD2253" w:rsidRDefault="00CD2253" w:rsidP="00210FBF">
            <w:pPr>
              <w:tabs>
                <w:tab w:val="left" w:pos="1050"/>
              </w:tabs>
              <w:spacing w:before="120" w:after="120"/>
            </w:pPr>
            <w:r w:rsidRPr="00B24CA2">
              <w:rPr>
                <w:b/>
              </w:rPr>
              <w:t>Leiter/in von Geschäftsstellen</w:t>
            </w:r>
            <w:r>
              <w:t xml:space="preserve">, denen </w:t>
            </w:r>
            <w:r w:rsidRPr="00757BBA">
              <w:t xml:space="preserve">durch </w:t>
            </w:r>
            <w:proofErr w:type="spellStart"/>
            <w:r w:rsidRPr="00757BBA">
              <w:t>ausdrückl</w:t>
            </w:r>
            <w:proofErr w:type="spellEnd"/>
            <w:r w:rsidRPr="00757BBA">
              <w:t xml:space="preserve">. Anordnung </w:t>
            </w:r>
            <w:r>
              <w:t>ständig unterstellt sind</w:t>
            </w:r>
          </w:p>
          <w:p w:rsidR="00CD2253" w:rsidRDefault="00CD2253" w:rsidP="00210FBF">
            <w:pPr>
              <w:tabs>
                <w:tab w:val="left" w:pos="1050"/>
              </w:tabs>
              <w:spacing w:before="120" w:after="120"/>
            </w:pPr>
            <w:r>
              <w:t xml:space="preserve">mind. 3 Beschäftigte </w:t>
            </w:r>
          </w:p>
          <w:p w:rsidR="00CD2253" w:rsidRDefault="00CD2253" w:rsidP="00210FBF">
            <w:pPr>
              <w:tabs>
                <w:tab w:val="left" w:pos="1050"/>
              </w:tabs>
              <w:spacing w:before="120" w:after="120"/>
            </w:pPr>
            <w:r>
              <w:t xml:space="preserve"> (Hierzu Protokollerklärung)</w:t>
            </w:r>
          </w:p>
        </w:tc>
        <w:tc>
          <w:tcPr>
            <w:tcW w:w="3403" w:type="dxa"/>
            <w:gridSpan w:val="2"/>
            <w:shd w:val="clear" w:color="auto" w:fill="auto"/>
          </w:tcPr>
          <w:p w:rsidR="00CD2253" w:rsidRPr="00CD40F9" w:rsidRDefault="00CD2253" w:rsidP="00210FBF">
            <w:pPr>
              <w:spacing w:before="120" w:after="120"/>
            </w:pPr>
            <w:r>
              <w:t>Neue Eckgruppe für die Leitung von Geschäftsstellen</w:t>
            </w:r>
          </w:p>
        </w:tc>
        <w:tc>
          <w:tcPr>
            <w:tcW w:w="1559" w:type="dxa"/>
            <w:shd w:val="clear" w:color="auto" w:fill="auto"/>
          </w:tcPr>
          <w:p w:rsidR="00CD2253" w:rsidRPr="00667CF1" w:rsidRDefault="00CD2253" w:rsidP="00210FBF">
            <w:pPr>
              <w:spacing w:before="120" w:after="120"/>
              <w:rPr>
                <w:b/>
              </w:rPr>
            </w:pPr>
            <w:r>
              <w:rPr>
                <w:b/>
              </w:rPr>
              <w:t>EG 9b Fgr. 4</w:t>
            </w:r>
          </w:p>
        </w:tc>
      </w:tr>
      <w:tr w:rsidR="00CD2253" w:rsidTr="00210FBF">
        <w:tc>
          <w:tcPr>
            <w:tcW w:w="4785" w:type="dxa"/>
            <w:gridSpan w:val="2"/>
            <w:shd w:val="clear" w:color="auto" w:fill="auto"/>
          </w:tcPr>
          <w:p w:rsidR="00CD2253" w:rsidRDefault="00CD2253" w:rsidP="00210FBF">
            <w:pPr>
              <w:tabs>
                <w:tab w:val="left" w:pos="1050"/>
              </w:tabs>
              <w:spacing w:before="120" w:after="120"/>
            </w:pPr>
            <w:r>
              <w:t xml:space="preserve">Beschäftigte der EG 9a Fgr. 4 </w:t>
            </w:r>
            <w:r w:rsidRPr="00B24CA2">
              <w:rPr>
                <w:b/>
              </w:rPr>
              <w:t>(Leiter von Geschäftsstellen)</w:t>
            </w:r>
            <w:r>
              <w:t>, deren Tätigkeit sich durch die Schwierigkeit des Aufgabengebietes sowie durch große Selbstständigkeit wesentlich aus der EG 9a Fgr. 4 heraushebt.</w:t>
            </w:r>
          </w:p>
        </w:tc>
        <w:tc>
          <w:tcPr>
            <w:tcW w:w="3403" w:type="dxa"/>
            <w:gridSpan w:val="2"/>
            <w:shd w:val="clear" w:color="auto" w:fill="auto"/>
          </w:tcPr>
          <w:p w:rsidR="00CD2253" w:rsidRPr="00A73F8A" w:rsidRDefault="00CD2253" w:rsidP="00210FBF">
            <w:pPr>
              <w:spacing w:before="120" w:after="120"/>
            </w:pPr>
            <w:r>
              <w:t>Neu</w:t>
            </w:r>
          </w:p>
        </w:tc>
        <w:tc>
          <w:tcPr>
            <w:tcW w:w="1559" w:type="dxa"/>
            <w:shd w:val="clear" w:color="auto" w:fill="auto"/>
          </w:tcPr>
          <w:p w:rsidR="00CD2253" w:rsidRPr="00B34C8B" w:rsidRDefault="00CD2253" w:rsidP="00210FBF">
            <w:pPr>
              <w:spacing w:before="120" w:after="120"/>
              <w:rPr>
                <w:b/>
              </w:rPr>
            </w:pPr>
            <w:r w:rsidRPr="00B34C8B">
              <w:rPr>
                <w:b/>
              </w:rPr>
              <w:t>EG 9b Fgr. 5</w:t>
            </w:r>
          </w:p>
        </w:tc>
      </w:tr>
      <w:tr w:rsidR="00CD2253" w:rsidTr="00210FBF">
        <w:tc>
          <w:tcPr>
            <w:tcW w:w="4785" w:type="dxa"/>
            <w:gridSpan w:val="2"/>
            <w:shd w:val="clear" w:color="auto" w:fill="auto"/>
          </w:tcPr>
          <w:p w:rsidR="00CD2253" w:rsidRDefault="00CD2253" w:rsidP="00210FBF">
            <w:pPr>
              <w:tabs>
                <w:tab w:val="left" w:pos="1050"/>
              </w:tabs>
              <w:spacing w:before="120" w:after="120"/>
            </w:pPr>
            <w:r>
              <w:t>Geschäftsstellenleiter mit umfangreichem oder schwierigem Geschäftsverkehr</w:t>
            </w:r>
          </w:p>
        </w:tc>
        <w:tc>
          <w:tcPr>
            <w:tcW w:w="1702" w:type="dxa"/>
            <w:shd w:val="clear" w:color="auto" w:fill="auto"/>
          </w:tcPr>
          <w:p w:rsidR="00CD2253" w:rsidRDefault="00CD2253" w:rsidP="00210FBF">
            <w:pPr>
              <w:spacing w:before="120" w:after="120"/>
            </w:pPr>
            <w:proofErr w:type="spellStart"/>
            <w:r>
              <w:t>Vb</w:t>
            </w:r>
            <w:proofErr w:type="spellEnd"/>
            <w:r>
              <w:t xml:space="preserve"> Fgr. 10</w:t>
            </w:r>
            <w:r>
              <w:br/>
              <w:t>(</w:t>
            </w:r>
            <w:proofErr w:type="spellStart"/>
            <w:r>
              <w:t>IVb</w:t>
            </w:r>
            <w:proofErr w:type="spellEnd"/>
            <w:r>
              <w:t xml:space="preserve"> Fgr. 7)</w:t>
            </w:r>
          </w:p>
          <w:p w:rsidR="00CD2253" w:rsidRPr="00A06DCE" w:rsidRDefault="00CD2253" w:rsidP="00210FBF">
            <w:pPr>
              <w:spacing w:before="120" w:after="120"/>
            </w:pPr>
            <w:proofErr w:type="spellStart"/>
            <w:r>
              <w:t>IVb</w:t>
            </w:r>
            <w:proofErr w:type="spellEnd"/>
            <w:r>
              <w:t xml:space="preserve"> Fgr. 5 ??</w:t>
            </w:r>
          </w:p>
        </w:tc>
        <w:tc>
          <w:tcPr>
            <w:tcW w:w="1701" w:type="dxa"/>
            <w:shd w:val="clear" w:color="auto" w:fill="auto"/>
          </w:tcPr>
          <w:p w:rsidR="00CD2253" w:rsidRPr="00A06DCE" w:rsidRDefault="00CD2253" w:rsidP="00210FBF">
            <w:pPr>
              <w:spacing w:before="120" w:after="120"/>
            </w:pPr>
            <w:r>
              <w:t>EG 9</w:t>
            </w:r>
          </w:p>
        </w:tc>
        <w:tc>
          <w:tcPr>
            <w:tcW w:w="1559" w:type="dxa"/>
            <w:shd w:val="clear" w:color="auto" w:fill="auto"/>
          </w:tcPr>
          <w:p w:rsidR="00CD2253" w:rsidRDefault="00CD2253" w:rsidP="00210FBF">
            <w:pPr>
              <w:spacing w:before="120" w:after="120"/>
              <w:rPr>
                <w:b/>
              </w:rPr>
            </w:pPr>
            <w:r>
              <w:rPr>
                <w:b/>
              </w:rPr>
              <w:t>Entfallen</w:t>
            </w:r>
          </w:p>
          <w:p w:rsidR="00CD2253" w:rsidRPr="00B34C8B" w:rsidRDefault="00CD2253" w:rsidP="00210FBF">
            <w:pPr>
              <w:spacing w:before="120" w:after="120"/>
            </w:pPr>
            <w:r w:rsidRPr="00B34C8B">
              <w:t>ggf. EG 9b Fgr. 5</w:t>
            </w:r>
          </w:p>
        </w:tc>
      </w:tr>
      <w:tr w:rsidR="00CD2253" w:rsidTr="00210FBF">
        <w:tc>
          <w:tcPr>
            <w:tcW w:w="4785" w:type="dxa"/>
            <w:gridSpan w:val="2"/>
            <w:shd w:val="clear" w:color="auto" w:fill="auto"/>
          </w:tcPr>
          <w:p w:rsidR="00CD2253" w:rsidRDefault="00CD2253" w:rsidP="00210FBF">
            <w:pPr>
              <w:tabs>
                <w:tab w:val="left" w:pos="1050"/>
              </w:tabs>
              <w:spacing w:before="120" w:after="120"/>
            </w:pPr>
            <w:r>
              <w:t>Geschäftsstellenleiter, denen ständig unterstellt sind.</w:t>
            </w:r>
          </w:p>
          <w:p w:rsidR="00CD2253" w:rsidRDefault="00CD2253" w:rsidP="00210FBF">
            <w:pPr>
              <w:tabs>
                <w:tab w:val="left" w:pos="1050"/>
              </w:tabs>
              <w:spacing w:before="120" w:after="120"/>
            </w:pPr>
            <w:r>
              <w:t xml:space="preserve">a) mind. 2 Ang. mind. der Verg.Gr. </w:t>
            </w:r>
            <w:proofErr w:type="spellStart"/>
            <w:r>
              <w:t>VIb</w:t>
            </w:r>
            <w:proofErr w:type="spellEnd"/>
            <w:r>
              <w:t xml:space="preserve"> und</w:t>
            </w:r>
            <w:r>
              <w:br/>
              <w:t xml:space="preserve">    mind. 2 Ang. der Verg.Gr. VIII</w:t>
            </w:r>
          </w:p>
        </w:tc>
        <w:tc>
          <w:tcPr>
            <w:tcW w:w="1702" w:type="dxa"/>
            <w:shd w:val="clear" w:color="auto" w:fill="auto"/>
          </w:tcPr>
          <w:p w:rsidR="00CD2253" w:rsidRDefault="00CD2253" w:rsidP="00210FBF">
            <w:pPr>
              <w:spacing w:before="120" w:after="120"/>
            </w:pPr>
            <w:proofErr w:type="spellStart"/>
            <w:r>
              <w:t>IVb</w:t>
            </w:r>
            <w:proofErr w:type="spellEnd"/>
            <w:r>
              <w:t xml:space="preserve"> Fgr. 6</w:t>
            </w:r>
          </w:p>
        </w:tc>
        <w:tc>
          <w:tcPr>
            <w:tcW w:w="1701" w:type="dxa"/>
            <w:shd w:val="clear" w:color="auto" w:fill="auto"/>
          </w:tcPr>
          <w:p w:rsidR="00CD2253" w:rsidRDefault="00CD2253" w:rsidP="00210FBF">
            <w:pPr>
              <w:spacing w:before="120" w:after="120"/>
            </w:pPr>
            <w:r>
              <w:t>EG 9</w:t>
            </w:r>
          </w:p>
        </w:tc>
        <w:tc>
          <w:tcPr>
            <w:tcW w:w="1559" w:type="dxa"/>
            <w:shd w:val="clear" w:color="auto" w:fill="auto"/>
          </w:tcPr>
          <w:p w:rsidR="00CD2253" w:rsidRDefault="00CD2253" w:rsidP="00210FBF">
            <w:pPr>
              <w:spacing w:before="120" w:after="120"/>
              <w:rPr>
                <w:b/>
              </w:rPr>
            </w:pPr>
            <w:r>
              <w:rPr>
                <w:b/>
              </w:rPr>
              <w:t>Entfallen</w:t>
            </w:r>
          </w:p>
          <w:p w:rsidR="00CD2253" w:rsidRPr="007D5DD2" w:rsidRDefault="00CD2253" w:rsidP="00210FBF">
            <w:pPr>
              <w:spacing w:before="120" w:after="120"/>
            </w:pPr>
            <w:r w:rsidRPr="007D5DD2">
              <w:t xml:space="preserve">Von </w:t>
            </w:r>
            <w:r w:rsidRPr="007D5DD2">
              <w:br/>
              <w:t>EG 9b Fgr. 4 erfasst</w:t>
            </w:r>
          </w:p>
        </w:tc>
      </w:tr>
      <w:tr w:rsidR="00CD2253" w:rsidTr="00210FBF">
        <w:tc>
          <w:tcPr>
            <w:tcW w:w="4785" w:type="dxa"/>
            <w:gridSpan w:val="2"/>
            <w:shd w:val="clear" w:color="auto" w:fill="auto"/>
          </w:tcPr>
          <w:p w:rsidR="00CD2253" w:rsidRDefault="00CD2253" w:rsidP="00210FBF">
            <w:pPr>
              <w:tabs>
                <w:tab w:val="left" w:pos="1050"/>
              </w:tabs>
              <w:spacing w:before="120" w:after="120"/>
            </w:pPr>
            <w:r w:rsidRPr="00B91BF7">
              <w:t xml:space="preserve">Geschäftsstellenleiter mit </w:t>
            </w:r>
            <w:r>
              <w:t xml:space="preserve">besonders </w:t>
            </w:r>
            <w:r w:rsidRPr="00B91BF7">
              <w:t xml:space="preserve">umfangreichem </w:t>
            </w:r>
            <w:r>
              <w:t xml:space="preserve">und mind. zu 1/3 besonders </w:t>
            </w:r>
            <w:r w:rsidRPr="00B91BF7">
              <w:t>schwierigem Geschäftsverkehr</w:t>
            </w:r>
          </w:p>
        </w:tc>
        <w:tc>
          <w:tcPr>
            <w:tcW w:w="1702" w:type="dxa"/>
            <w:shd w:val="clear" w:color="auto" w:fill="auto"/>
          </w:tcPr>
          <w:p w:rsidR="00CD2253" w:rsidRDefault="00CD2253" w:rsidP="00210FBF">
            <w:pPr>
              <w:spacing w:before="120" w:after="120"/>
            </w:pPr>
            <w:proofErr w:type="spellStart"/>
            <w:r>
              <w:t>IVa</w:t>
            </w:r>
            <w:proofErr w:type="spellEnd"/>
            <w:r>
              <w:t xml:space="preserve"> Fgr. 5</w:t>
            </w:r>
          </w:p>
        </w:tc>
        <w:tc>
          <w:tcPr>
            <w:tcW w:w="1701" w:type="dxa"/>
            <w:shd w:val="clear" w:color="auto" w:fill="auto"/>
          </w:tcPr>
          <w:p w:rsidR="00CD2253" w:rsidRDefault="00CD2253" w:rsidP="00210FBF">
            <w:pPr>
              <w:spacing w:before="120" w:after="120"/>
            </w:pPr>
            <w:r>
              <w:t>EG 10</w:t>
            </w:r>
          </w:p>
        </w:tc>
        <w:tc>
          <w:tcPr>
            <w:tcW w:w="1559" w:type="dxa"/>
            <w:shd w:val="clear" w:color="auto" w:fill="auto"/>
          </w:tcPr>
          <w:p w:rsidR="00CD2253" w:rsidRDefault="00CD2253" w:rsidP="00210FBF">
            <w:pPr>
              <w:spacing w:before="120" w:after="120"/>
              <w:rPr>
                <w:b/>
              </w:rPr>
            </w:pPr>
            <w:r>
              <w:rPr>
                <w:b/>
              </w:rPr>
              <w:t>entfallen</w:t>
            </w:r>
          </w:p>
        </w:tc>
      </w:tr>
      <w:tr w:rsidR="00CD2253" w:rsidRPr="00BE1EBE" w:rsidTr="00210FBF">
        <w:tc>
          <w:tcPr>
            <w:tcW w:w="4761" w:type="dxa"/>
            <w:shd w:val="clear" w:color="auto" w:fill="auto"/>
          </w:tcPr>
          <w:p w:rsidR="00CD2253" w:rsidRDefault="00CD2253" w:rsidP="00210FBF">
            <w:pPr>
              <w:tabs>
                <w:tab w:val="left" w:pos="1050"/>
              </w:tabs>
              <w:spacing w:before="120" w:after="120"/>
            </w:pPr>
            <w:r>
              <w:t>Beschäftigte der EG 9b Fgr. 4 (</w:t>
            </w:r>
            <w:r w:rsidRPr="003E343F">
              <w:rPr>
                <w:b/>
              </w:rPr>
              <w:t>Leitung von Geschäftsstellen</w:t>
            </w:r>
            <w:r>
              <w:t xml:space="preserve">), denen durch </w:t>
            </w:r>
            <w:proofErr w:type="spellStart"/>
            <w:r>
              <w:t>ausdrückl</w:t>
            </w:r>
            <w:proofErr w:type="spellEnd"/>
            <w:r>
              <w:t>. Anordnung ständig unterstellt sind:</w:t>
            </w:r>
          </w:p>
          <w:p w:rsidR="00CD2253" w:rsidRDefault="00CD2253" w:rsidP="00210FBF">
            <w:pPr>
              <w:tabs>
                <w:tab w:val="left" w:pos="1050"/>
              </w:tabs>
              <w:spacing w:before="120" w:after="120"/>
            </w:pPr>
            <w:r w:rsidRPr="003E343F">
              <w:t xml:space="preserve">mind. </w:t>
            </w:r>
            <w:r>
              <w:t>2</w:t>
            </w:r>
            <w:r w:rsidRPr="003E343F">
              <w:t xml:space="preserve"> Beschäftigte mind. der EG 9</w:t>
            </w:r>
            <w:r>
              <w:t xml:space="preserve">a und mind. 2 Beschäftigte </w:t>
            </w:r>
            <w:r w:rsidRPr="003E343F">
              <w:t>mind. der EG 3</w:t>
            </w:r>
          </w:p>
          <w:p w:rsidR="00CD2253" w:rsidRDefault="00CD2253" w:rsidP="00210FBF">
            <w:pPr>
              <w:tabs>
                <w:tab w:val="left" w:pos="1050"/>
              </w:tabs>
              <w:spacing w:before="120" w:after="120"/>
            </w:pPr>
            <w:r>
              <w:t xml:space="preserve"> (Hierzu Protokollerklärung)</w:t>
            </w:r>
          </w:p>
        </w:tc>
        <w:tc>
          <w:tcPr>
            <w:tcW w:w="1726" w:type="dxa"/>
            <w:gridSpan w:val="2"/>
            <w:shd w:val="clear" w:color="auto" w:fill="auto"/>
          </w:tcPr>
          <w:p w:rsidR="00CD2253" w:rsidRPr="00BE1EBE" w:rsidRDefault="00CD2253" w:rsidP="00210FBF">
            <w:pPr>
              <w:spacing w:before="120" w:after="120"/>
            </w:pPr>
            <w:proofErr w:type="spellStart"/>
            <w:r>
              <w:t>IVa</w:t>
            </w:r>
            <w:proofErr w:type="spellEnd"/>
            <w:r>
              <w:t xml:space="preserve"> Fgr. 6</w:t>
            </w:r>
          </w:p>
        </w:tc>
        <w:tc>
          <w:tcPr>
            <w:tcW w:w="1701" w:type="dxa"/>
            <w:shd w:val="clear" w:color="auto" w:fill="auto"/>
          </w:tcPr>
          <w:p w:rsidR="00CD2253" w:rsidRPr="00BE1EBE" w:rsidRDefault="00CD2253" w:rsidP="00210FBF">
            <w:pPr>
              <w:spacing w:before="120" w:after="120"/>
            </w:pPr>
            <w:r>
              <w:t>EG 10</w:t>
            </w:r>
          </w:p>
        </w:tc>
        <w:tc>
          <w:tcPr>
            <w:tcW w:w="1559" w:type="dxa"/>
            <w:shd w:val="clear" w:color="auto" w:fill="auto"/>
          </w:tcPr>
          <w:p w:rsidR="00CD2253" w:rsidRPr="00BE1EBE" w:rsidRDefault="00CD2253" w:rsidP="00210FBF">
            <w:pPr>
              <w:spacing w:before="120" w:after="120"/>
            </w:pPr>
            <w:r>
              <w:t>EG 10 Fgr. 3</w:t>
            </w:r>
          </w:p>
        </w:tc>
      </w:tr>
      <w:tr w:rsidR="00CD2253" w:rsidTr="00210FBF">
        <w:tc>
          <w:tcPr>
            <w:tcW w:w="4785" w:type="dxa"/>
            <w:gridSpan w:val="2"/>
            <w:shd w:val="clear" w:color="auto" w:fill="auto"/>
          </w:tcPr>
          <w:p w:rsidR="00CD2253" w:rsidRDefault="00CD2253" w:rsidP="00210FBF">
            <w:pPr>
              <w:tabs>
                <w:tab w:val="left" w:pos="1050"/>
              </w:tabs>
              <w:spacing w:before="120" w:after="120"/>
            </w:pPr>
            <w:r w:rsidRPr="00B91BF7">
              <w:t xml:space="preserve">Geschäftsstellenleiter mit </w:t>
            </w:r>
            <w:r>
              <w:t xml:space="preserve">besonders </w:t>
            </w:r>
            <w:r w:rsidRPr="00B91BF7">
              <w:t xml:space="preserve">umfangreichem </w:t>
            </w:r>
            <w:r>
              <w:t xml:space="preserve">und (50%) besonders </w:t>
            </w:r>
            <w:r w:rsidRPr="00B91BF7">
              <w:t>schwierigem Geschäftsverkehr</w:t>
            </w:r>
          </w:p>
        </w:tc>
        <w:tc>
          <w:tcPr>
            <w:tcW w:w="1702" w:type="dxa"/>
            <w:shd w:val="clear" w:color="auto" w:fill="auto"/>
          </w:tcPr>
          <w:p w:rsidR="00CD2253" w:rsidRDefault="00CD2253" w:rsidP="00210FBF">
            <w:pPr>
              <w:spacing w:before="120" w:after="120"/>
            </w:pPr>
            <w:r>
              <w:t>III Fgr. 5</w:t>
            </w:r>
          </w:p>
        </w:tc>
        <w:tc>
          <w:tcPr>
            <w:tcW w:w="1701" w:type="dxa"/>
            <w:shd w:val="clear" w:color="auto" w:fill="auto"/>
          </w:tcPr>
          <w:p w:rsidR="00CD2253" w:rsidRDefault="00CD2253" w:rsidP="00210FBF">
            <w:pPr>
              <w:spacing w:before="120" w:after="120"/>
            </w:pPr>
            <w:r>
              <w:t>EG 11</w:t>
            </w:r>
          </w:p>
        </w:tc>
        <w:tc>
          <w:tcPr>
            <w:tcW w:w="1559" w:type="dxa"/>
            <w:shd w:val="clear" w:color="auto" w:fill="auto"/>
          </w:tcPr>
          <w:p w:rsidR="00CD2253" w:rsidRDefault="00CD2253" w:rsidP="00210FBF">
            <w:pPr>
              <w:spacing w:before="120" w:after="120"/>
              <w:rPr>
                <w:b/>
              </w:rPr>
            </w:pPr>
            <w:r>
              <w:rPr>
                <w:b/>
              </w:rPr>
              <w:t>entfallen</w:t>
            </w:r>
          </w:p>
        </w:tc>
      </w:tr>
      <w:tr w:rsidR="00CD2253" w:rsidTr="00210FBF">
        <w:tc>
          <w:tcPr>
            <w:tcW w:w="4785" w:type="dxa"/>
            <w:gridSpan w:val="2"/>
            <w:shd w:val="clear" w:color="auto" w:fill="auto"/>
          </w:tcPr>
          <w:p w:rsidR="00CD2253" w:rsidRDefault="00CD2253" w:rsidP="00210FBF">
            <w:pPr>
              <w:tabs>
                <w:tab w:val="left" w:pos="1050"/>
              </w:tabs>
              <w:spacing w:before="120" w:after="120"/>
            </w:pPr>
            <w:r>
              <w:t>Geschäftsstellenleiter, denen ständig unterstellt sind.</w:t>
            </w:r>
          </w:p>
          <w:p w:rsidR="00CD2253" w:rsidRDefault="00CD2253" w:rsidP="00210FBF">
            <w:pPr>
              <w:tabs>
                <w:tab w:val="left" w:pos="1050"/>
              </w:tabs>
              <w:spacing w:before="120" w:after="120"/>
            </w:pPr>
            <w:r>
              <w:t xml:space="preserve">a) mind. </w:t>
            </w:r>
            <w:r>
              <w:rPr>
                <w:b/>
              </w:rPr>
              <w:t>1</w:t>
            </w:r>
            <w:r w:rsidRPr="00B24CA2">
              <w:rPr>
                <w:b/>
              </w:rPr>
              <w:t xml:space="preserve"> Ang</w:t>
            </w:r>
            <w:r>
              <w:t xml:space="preserve">. mind. der Verg.Gr. </w:t>
            </w:r>
            <w:proofErr w:type="spellStart"/>
            <w:r>
              <w:t>IVb</w:t>
            </w:r>
            <w:proofErr w:type="spellEnd"/>
            <w:r>
              <w:t xml:space="preserve"> und</w:t>
            </w:r>
            <w:r>
              <w:br/>
              <w:t xml:space="preserve">    mind. </w:t>
            </w:r>
            <w:r>
              <w:rPr>
                <w:b/>
              </w:rPr>
              <w:t>2</w:t>
            </w:r>
            <w:r w:rsidRPr="00B24CA2">
              <w:rPr>
                <w:b/>
              </w:rPr>
              <w:t xml:space="preserve"> Ang</w:t>
            </w:r>
            <w:r>
              <w:t xml:space="preserve">. mind. der Verg.Gr. </w:t>
            </w:r>
            <w:proofErr w:type="spellStart"/>
            <w:r>
              <w:t>VIb</w:t>
            </w:r>
            <w:proofErr w:type="spellEnd"/>
            <w:r>
              <w:t xml:space="preserve">     oder</w:t>
            </w:r>
          </w:p>
          <w:p w:rsidR="00CD2253" w:rsidRDefault="00CD2253" w:rsidP="00B34C8B">
            <w:pPr>
              <w:tabs>
                <w:tab w:val="left" w:pos="1050"/>
              </w:tabs>
              <w:spacing w:before="120" w:after="120"/>
            </w:pPr>
            <w:r>
              <w:t xml:space="preserve">b) mind. </w:t>
            </w:r>
            <w:r>
              <w:rPr>
                <w:b/>
              </w:rPr>
              <w:t>3</w:t>
            </w:r>
            <w:r w:rsidRPr="00B24CA2">
              <w:rPr>
                <w:b/>
              </w:rPr>
              <w:t xml:space="preserve"> Ang</w:t>
            </w:r>
            <w:r>
              <w:t xml:space="preserve">. mind. der Verg.Gr. </w:t>
            </w:r>
            <w:proofErr w:type="spellStart"/>
            <w:r>
              <w:t>Vb</w:t>
            </w:r>
            <w:proofErr w:type="spellEnd"/>
            <w:r>
              <w:t xml:space="preserve"> und </w:t>
            </w:r>
            <w:r>
              <w:br/>
              <w:t xml:space="preserve">    mind. </w:t>
            </w:r>
            <w:r w:rsidRPr="00B24CA2">
              <w:rPr>
                <w:b/>
              </w:rPr>
              <w:t>2 Ang</w:t>
            </w:r>
            <w:r>
              <w:t xml:space="preserve">. der Verg.Gr. </w:t>
            </w:r>
            <w:proofErr w:type="spellStart"/>
            <w:r>
              <w:t>VIb</w:t>
            </w:r>
            <w:proofErr w:type="spellEnd"/>
          </w:p>
        </w:tc>
        <w:tc>
          <w:tcPr>
            <w:tcW w:w="1702" w:type="dxa"/>
            <w:shd w:val="clear" w:color="auto" w:fill="auto"/>
          </w:tcPr>
          <w:p w:rsidR="00CD2253" w:rsidRPr="00A73F8A" w:rsidRDefault="00CD2253" w:rsidP="00210FBF">
            <w:pPr>
              <w:spacing w:before="120" w:after="120"/>
            </w:pPr>
            <w:r>
              <w:t>III Fgr. 6</w:t>
            </w:r>
          </w:p>
        </w:tc>
        <w:tc>
          <w:tcPr>
            <w:tcW w:w="1701" w:type="dxa"/>
            <w:shd w:val="clear" w:color="auto" w:fill="auto"/>
          </w:tcPr>
          <w:p w:rsidR="00CD2253" w:rsidRPr="00A73F8A" w:rsidRDefault="00CD2253" w:rsidP="00210FBF">
            <w:pPr>
              <w:spacing w:before="120" w:after="120"/>
            </w:pPr>
            <w:r>
              <w:t>EG 11</w:t>
            </w:r>
          </w:p>
        </w:tc>
        <w:tc>
          <w:tcPr>
            <w:tcW w:w="1559" w:type="dxa"/>
            <w:shd w:val="clear" w:color="auto" w:fill="auto"/>
          </w:tcPr>
          <w:p w:rsidR="00CD2253" w:rsidRDefault="00CD2253" w:rsidP="00210FBF">
            <w:pPr>
              <w:spacing w:before="120" w:after="120"/>
              <w:rPr>
                <w:b/>
              </w:rPr>
            </w:pPr>
            <w:r>
              <w:rPr>
                <w:b/>
              </w:rPr>
              <w:t>Entfallen</w:t>
            </w:r>
          </w:p>
          <w:p w:rsidR="00CD2253" w:rsidRPr="00302131" w:rsidRDefault="00CD2253" w:rsidP="00210FBF">
            <w:pPr>
              <w:spacing w:before="120" w:after="120"/>
            </w:pPr>
          </w:p>
        </w:tc>
      </w:tr>
      <w:tr w:rsidR="00CD2253" w:rsidTr="00210FBF">
        <w:tc>
          <w:tcPr>
            <w:tcW w:w="4785" w:type="dxa"/>
            <w:gridSpan w:val="2"/>
            <w:shd w:val="clear" w:color="auto" w:fill="auto"/>
          </w:tcPr>
          <w:p w:rsidR="00CD2253" w:rsidRDefault="00CD2253" w:rsidP="00210FBF">
            <w:pPr>
              <w:tabs>
                <w:tab w:val="left" w:pos="1050"/>
              </w:tabs>
              <w:spacing w:before="120" w:after="120"/>
            </w:pPr>
            <w:r>
              <w:t>Geschäftsstellenleiter, denen ständig unterstellt sind.</w:t>
            </w:r>
          </w:p>
          <w:p w:rsidR="00CD2253" w:rsidRDefault="00CD2253" w:rsidP="00210FBF">
            <w:pPr>
              <w:tabs>
                <w:tab w:val="left" w:pos="1050"/>
              </w:tabs>
              <w:spacing w:before="120" w:after="120"/>
            </w:pPr>
            <w:r>
              <w:t xml:space="preserve">    mind. </w:t>
            </w:r>
            <w:r>
              <w:rPr>
                <w:b/>
              </w:rPr>
              <w:t>2</w:t>
            </w:r>
            <w:r w:rsidRPr="00B24CA2">
              <w:rPr>
                <w:b/>
              </w:rPr>
              <w:t xml:space="preserve"> Ang</w:t>
            </w:r>
            <w:r>
              <w:t xml:space="preserve">. mind. der Verg.Gr. </w:t>
            </w:r>
            <w:proofErr w:type="spellStart"/>
            <w:r>
              <w:t>IVb</w:t>
            </w:r>
            <w:proofErr w:type="spellEnd"/>
            <w:r>
              <w:t xml:space="preserve"> und</w:t>
            </w:r>
            <w:r>
              <w:br/>
              <w:t xml:space="preserve">    mind. </w:t>
            </w:r>
            <w:r>
              <w:rPr>
                <w:b/>
              </w:rPr>
              <w:t>2</w:t>
            </w:r>
            <w:r w:rsidRPr="00B24CA2">
              <w:rPr>
                <w:b/>
              </w:rPr>
              <w:t xml:space="preserve"> Ang</w:t>
            </w:r>
            <w:r>
              <w:t xml:space="preserve">. mind. der Verg.Gr. </w:t>
            </w:r>
            <w:proofErr w:type="spellStart"/>
            <w:r>
              <w:t>VIb</w:t>
            </w:r>
            <w:proofErr w:type="spellEnd"/>
          </w:p>
        </w:tc>
        <w:tc>
          <w:tcPr>
            <w:tcW w:w="1702" w:type="dxa"/>
            <w:shd w:val="clear" w:color="auto" w:fill="auto"/>
          </w:tcPr>
          <w:p w:rsidR="00CD2253" w:rsidRPr="00A73F8A" w:rsidRDefault="00CD2253" w:rsidP="00210FBF">
            <w:pPr>
              <w:spacing w:before="120" w:after="120"/>
            </w:pPr>
            <w:r>
              <w:t>II Fgr. 7</w:t>
            </w:r>
          </w:p>
        </w:tc>
        <w:tc>
          <w:tcPr>
            <w:tcW w:w="1701" w:type="dxa"/>
            <w:shd w:val="clear" w:color="auto" w:fill="auto"/>
          </w:tcPr>
          <w:p w:rsidR="00CD2253" w:rsidRPr="00A73F8A" w:rsidRDefault="00CD2253" w:rsidP="00210FBF">
            <w:pPr>
              <w:spacing w:before="120" w:after="120"/>
            </w:pPr>
            <w:r>
              <w:t>EG 13</w:t>
            </w:r>
          </w:p>
        </w:tc>
        <w:tc>
          <w:tcPr>
            <w:tcW w:w="1559" w:type="dxa"/>
            <w:shd w:val="clear" w:color="auto" w:fill="auto"/>
          </w:tcPr>
          <w:p w:rsidR="00CD2253" w:rsidRDefault="00CD2253" w:rsidP="00210FBF">
            <w:pPr>
              <w:spacing w:before="120" w:after="120"/>
              <w:rPr>
                <w:b/>
              </w:rPr>
            </w:pPr>
            <w:r>
              <w:rPr>
                <w:b/>
              </w:rPr>
              <w:t>Entfallen</w:t>
            </w:r>
          </w:p>
          <w:p w:rsidR="00CD2253" w:rsidRPr="00302131" w:rsidRDefault="00CD2253" w:rsidP="00210FBF">
            <w:pPr>
              <w:spacing w:before="120" w:after="120"/>
            </w:pPr>
          </w:p>
        </w:tc>
      </w:tr>
      <w:tr w:rsidR="00CD2253" w:rsidRPr="00BE1EBE" w:rsidTr="00210FBF">
        <w:tc>
          <w:tcPr>
            <w:tcW w:w="4785" w:type="dxa"/>
            <w:gridSpan w:val="2"/>
          </w:tcPr>
          <w:p w:rsidR="00CD2253" w:rsidRDefault="00CD2253" w:rsidP="00210FBF">
            <w:pPr>
              <w:tabs>
                <w:tab w:val="left" w:pos="1050"/>
              </w:tabs>
              <w:spacing w:before="120" w:after="120"/>
            </w:pPr>
            <w:r w:rsidRPr="00D72B2B">
              <w:t xml:space="preserve">Geschäftsstellenleiter </w:t>
            </w:r>
            <w:r>
              <w:t xml:space="preserve">deren </w:t>
            </w:r>
            <w:r w:rsidRPr="00D72B2B">
              <w:t xml:space="preserve">Tätigkeit der Tätigkeit von Angestellten mit abgeschl. </w:t>
            </w:r>
            <w:proofErr w:type="spellStart"/>
            <w:r w:rsidRPr="00D72B2B">
              <w:t>wissenschaftl</w:t>
            </w:r>
            <w:proofErr w:type="spellEnd"/>
            <w:r>
              <w:t>.</w:t>
            </w:r>
            <w:r w:rsidRPr="00D72B2B">
              <w:t xml:space="preserve"> Hochschulbildung vergleichbar </w:t>
            </w:r>
          </w:p>
        </w:tc>
        <w:tc>
          <w:tcPr>
            <w:tcW w:w="1702" w:type="dxa"/>
          </w:tcPr>
          <w:p w:rsidR="00CD2253" w:rsidRDefault="00CD2253" w:rsidP="00210FBF">
            <w:pPr>
              <w:spacing w:before="120" w:after="120"/>
            </w:pPr>
            <w:r>
              <w:t>II Fgr. 5</w:t>
            </w:r>
          </w:p>
          <w:p w:rsidR="00CD2253" w:rsidRPr="00BE1EBE" w:rsidRDefault="00CD2253" w:rsidP="00210FBF">
            <w:pPr>
              <w:spacing w:before="120" w:after="120"/>
            </w:pPr>
          </w:p>
        </w:tc>
        <w:tc>
          <w:tcPr>
            <w:tcW w:w="1701" w:type="dxa"/>
          </w:tcPr>
          <w:p w:rsidR="00CD2253" w:rsidRPr="00BE1EBE" w:rsidRDefault="00CD2253" w:rsidP="00210FBF">
            <w:pPr>
              <w:spacing w:before="120" w:after="120"/>
            </w:pPr>
            <w:r>
              <w:t>EG 13</w:t>
            </w:r>
          </w:p>
        </w:tc>
        <w:tc>
          <w:tcPr>
            <w:tcW w:w="1559" w:type="dxa"/>
          </w:tcPr>
          <w:p w:rsidR="00CD2253" w:rsidRPr="00FC4438" w:rsidRDefault="00CD2253" w:rsidP="00210FBF">
            <w:pPr>
              <w:spacing w:before="120" w:after="120"/>
              <w:rPr>
                <w:b/>
              </w:rPr>
            </w:pPr>
            <w:r w:rsidRPr="00FC4438">
              <w:rPr>
                <w:b/>
              </w:rPr>
              <w:t>Entfallen</w:t>
            </w:r>
          </w:p>
          <w:p w:rsidR="00CD2253" w:rsidRPr="00BE1EBE" w:rsidRDefault="00CD2253" w:rsidP="00210FBF">
            <w:pPr>
              <w:spacing w:before="120" w:after="120"/>
            </w:pPr>
            <w:r>
              <w:t>EG 13 Fgr. 1</w:t>
            </w:r>
            <w:r>
              <w:br/>
              <w:t>oder    Fgr. 2</w:t>
            </w:r>
          </w:p>
        </w:tc>
      </w:tr>
      <w:tr w:rsidR="00CD2253" w:rsidRPr="00BE1EBE" w:rsidTr="00210FBF">
        <w:tc>
          <w:tcPr>
            <w:tcW w:w="4785" w:type="dxa"/>
            <w:gridSpan w:val="2"/>
          </w:tcPr>
          <w:p w:rsidR="00CD2253" w:rsidRPr="00795937" w:rsidRDefault="00CD2253" w:rsidP="00210FBF">
            <w:pPr>
              <w:tabs>
                <w:tab w:val="left" w:pos="1050"/>
              </w:tabs>
              <w:spacing w:before="120" w:after="120"/>
            </w:pPr>
            <w:r w:rsidRPr="00795937">
              <w:t xml:space="preserve">mindestens </w:t>
            </w:r>
            <w:r w:rsidRPr="00D72B2B">
              <w:t>zu einem Drittel</w:t>
            </w:r>
            <w:r>
              <w:t xml:space="preserve"> Tätigkeiten mit </w:t>
            </w:r>
            <w:r w:rsidRPr="00795937">
              <w:t xml:space="preserve">besondere Schwierigkeit und Bedeutung </w:t>
            </w:r>
          </w:p>
        </w:tc>
        <w:tc>
          <w:tcPr>
            <w:tcW w:w="1702" w:type="dxa"/>
          </w:tcPr>
          <w:p w:rsidR="00CD2253" w:rsidRPr="00BE1EBE" w:rsidRDefault="00CD2253" w:rsidP="00210FBF">
            <w:pPr>
              <w:spacing w:before="120" w:after="120"/>
            </w:pPr>
            <w:r>
              <w:t>II Fgr. 6</w:t>
            </w:r>
            <w:r>
              <w:br/>
            </w:r>
          </w:p>
        </w:tc>
        <w:tc>
          <w:tcPr>
            <w:tcW w:w="1701" w:type="dxa"/>
          </w:tcPr>
          <w:p w:rsidR="00CD2253" w:rsidRPr="00BE1EBE" w:rsidRDefault="00CD2253" w:rsidP="00210FBF">
            <w:pPr>
              <w:spacing w:before="120" w:after="120"/>
            </w:pPr>
            <w:r>
              <w:t>EG 13 +</w:t>
            </w:r>
            <w:r>
              <w:br/>
              <w:t>Zulage EG 14</w:t>
            </w:r>
          </w:p>
        </w:tc>
        <w:tc>
          <w:tcPr>
            <w:tcW w:w="1559" w:type="dxa"/>
          </w:tcPr>
          <w:p w:rsidR="00CD2253" w:rsidRPr="00795937" w:rsidRDefault="00CD2253" w:rsidP="00210FBF">
            <w:pPr>
              <w:spacing w:before="120" w:after="120"/>
              <w:rPr>
                <w:b/>
              </w:rPr>
            </w:pPr>
            <w:r>
              <w:rPr>
                <w:b/>
              </w:rPr>
              <w:t>e</w:t>
            </w:r>
            <w:r w:rsidRPr="00795937">
              <w:rPr>
                <w:b/>
              </w:rPr>
              <w:t>ntfallen</w:t>
            </w:r>
          </w:p>
          <w:p w:rsidR="00CD2253" w:rsidRPr="00BE1EBE" w:rsidRDefault="00CD2253" w:rsidP="00210FBF">
            <w:pPr>
              <w:spacing w:before="120" w:after="120"/>
            </w:pPr>
            <w:r>
              <w:t>EG 14 Fgr. 1</w:t>
            </w:r>
            <w:r>
              <w:br/>
              <w:t>oder Fgr. 2</w:t>
            </w:r>
          </w:p>
        </w:tc>
      </w:tr>
      <w:tr w:rsidR="00CD2253" w:rsidTr="00210FBF">
        <w:tc>
          <w:tcPr>
            <w:tcW w:w="4785" w:type="dxa"/>
            <w:gridSpan w:val="2"/>
          </w:tcPr>
          <w:p w:rsidR="00CD2253" w:rsidRDefault="00CD2253" w:rsidP="00210FBF">
            <w:pPr>
              <w:spacing w:before="120" w:after="120"/>
            </w:pPr>
            <w:r>
              <w:t>mind. 50 % Tätigkeiten mit besonderer Schwierigkeit und Bedeutung</w:t>
            </w:r>
          </w:p>
        </w:tc>
        <w:tc>
          <w:tcPr>
            <w:tcW w:w="1702" w:type="dxa"/>
          </w:tcPr>
          <w:p w:rsidR="00CD2253" w:rsidRDefault="00CD2253" w:rsidP="00210FBF">
            <w:pPr>
              <w:spacing w:before="120" w:after="120"/>
            </w:pPr>
            <w:proofErr w:type="spellStart"/>
            <w:r>
              <w:t>Ib</w:t>
            </w:r>
            <w:proofErr w:type="spellEnd"/>
            <w:r>
              <w:t xml:space="preserve"> Fgr. 3</w:t>
            </w:r>
          </w:p>
        </w:tc>
        <w:tc>
          <w:tcPr>
            <w:tcW w:w="1701" w:type="dxa"/>
          </w:tcPr>
          <w:p w:rsidR="00CD2253" w:rsidRDefault="00CD2253" w:rsidP="00210FBF">
            <w:pPr>
              <w:spacing w:before="120" w:after="120"/>
            </w:pPr>
            <w:r>
              <w:t>EG 14</w:t>
            </w:r>
          </w:p>
        </w:tc>
        <w:tc>
          <w:tcPr>
            <w:tcW w:w="1559" w:type="dxa"/>
          </w:tcPr>
          <w:p w:rsidR="00CD2253" w:rsidRDefault="00CD2253" w:rsidP="00210FBF">
            <w:pPr>
              <w:spacing w:before="120" w:after="120"/>
              <w:rPr>
                <w:b/>
              </w:rPr>
            </w:pPr>
            <w:r>
              <w:rPr>
                <w:b/>
              </w:rPr>
              <w:t>e</w:t>
            </w:r>
            <w:r w:rsidRPr="00B118BC">
              <w:rPr>
                <w:b/>
              </w:rPr>
              <w:t>ntfallen</w:t>
            </w:r>
          </w:p>
          <w:p w:rsidR="00CD2253" w:rsidRDefault="00CD2253" w:rsidP="00210FBF">
            <w:pPr>
              <w:spacing w:before="120" w:after="120"/>
            </w:pPr>
            <w:r>
              <w:t>EG 14 Fgr. 1 oder Fgr. 2</w:t>
            </w:r>
          </w:p>
        </w:tc>
      </w:tr>
      <w:tr w:rsidR="00CD2253" w:rsidRPr="00BE1EBE" w:rsidTr="00210FBF">
        <w:tc>
          <w:tcPr>
            <w:tcW w:w="4785" w:type="dxa"/>
            <w:gridSpan w:val="2"/>
          </w:tcPr>
          <w:p w:rsidR="00CD2253" w:rsidRPr="00795937" w:rsidRDefault="00CD2253" w:rsidP="00210FBF">
            <w:pPr>
              <w:tabs>
                <w:tab w:val="left" w:pos="1050"/>
              </w:tabs>
              <w:spacing w:before="120" w:after="120"/>
            </w:pPr>
            <w:r w:rsidRPr="00795937">
              <w:t>erheblich</w:t>
            </w:r>
            <w:r>
              <w:t>e</w:t>
            </w:r>
            <w:r w:rsidRPr="00795937">
              <w:t xml:space="preserve"> </w:t>
            </w:r>
            <w:r>
              <w:t xml:space="preserve">Heraushebung </w:t>
            </w:r>
            <w:r w:rsidRPr="00795937">
              <w:t xml:space="preserve">durch das Maß der damit verbundenen Verantwortung </w:t>
            </w:r>
          </w:p>
        </w:tc>
        <w:tc>
          <w:tcPr>
            <w:tcW w:w="1702" w:type="dxa"/>
          </w:tcPr>
          <w:p w:rsidR="00CD2253" w:rsidRPr="00BE1EBE" w:rsidRDefault="00CD2253" w:rsidP="00210FBF">
            <w:pPr>
              <w:spacing w:before="120" w:after="120"/>
            </w:pPr>
            <w:r>
              <w:t>Ia Fgr. 2</w:t>
            </w:r>
          </w:p>
        </w:tc>
        <w:tc>
          <w:tcPr>
            <w:tcW w:w="1701" w:type="dxa"/>
          </w:tcPr>
          <w:p w:rsidR="00CD2253" w:rsidRPr="00BE1EBE" w:rsidRDefault="00CD2253" w:rsidP="00210FBF">
            <w:pPr>
              <w:spacing w:before="120" w:after="120"/>
            </w:pPr>
            <w:r>
              <w:t>EG 15</w:t>
            </w:r>
          </w:p>
        </w:tc>
        <w:tc>
          <w:tcPr>
            <w:tcW w:w="1559" w:type="dxa"/>
          </w:tcPr>
          <w:p w:rsidR="00CD2253" w:rsidRPr="00795937" w:rsidRDefault="00CD2253" w:rsidP="00210FBF">
            <w:pPr>
              <w:spacing w:before="120" w:after="120"/>
              <w:rPr>
                <w:b/>
              </w:rPr>
            </w:pPr>
            <w:r>
              <w:rPr>
                <w:b/>
              </w:rPr>
              <w:t>e</w:t>
            </w:r>
            <w:r w:rsidRPr="00795937">
              <w:rPr>
                <w:b/>
              </w:rPr>
              <w:t>ntfallen</w:t>
            </w:r>
          </w:p>
          <w:p w:rsidR="00CD2253" w:rsidRPr="00BE1EBE" w:rsidRDefault="00CD2253" w:rsidP="00210FBF">
            <w:pPr>
              <w:spacing w:before="120" w:after="120"/>
            </w:pPr>
            <w:r>
              <w:t>neu</w:t>
            </w:r>
            <w:r>
              <w:br/>
              <w:t>EG 15 Fgr. 1</w:t>
            </w:r>
            <w:r>
              <w:br/>
              <w:t>oder Fgr. 2</w:t>
            </w:r>
          </w:p>
        </w:tc>
      </w:tr>
      <w:tr w:rsidR="00A74BE4" w:rsidTr="00210FBF">
        <w:tc>
          <w:tcPr>
            <w:tcW w:w="9747" w:type="dxa"/>
            <w:gridSpan w:val="5"/>
          </w:tcPr>
          <w:p w:rsidR="00A74BE4" w:rsidRPr="00281CBD" w:rsidRDefault="00A74BE4" w:rsidP="00210FBF">
            <w:pPr>
              <w:spacing w:before="120" w:after="120"/>
              <w:ind w:left="284" w:hanging="142"/>
            </w:pPr>
            <w:r w:rsidRPr="00281CBD">
              <w:t>Protokollerklärung:</w:t>
            </w:r>
          </w:p>
          <w:p w:rsidR="00A74BE4" w:rsidRPr="00281CBD" w:rsidRDefault="00A74BE4" w:rsidP="00210FBF">
            <w:pPr>
              <w:spacing w:before="120" w:after="120"/>
              <w:ind w:left="284" w:hanging="142"/>
            </w:pPr>
            <w:r w:rsidRPr="00281CBD">
              <w:t>Soweit die Eingruppierung von der Zahl und der Eingruppierung der unterstellten Beschäftigten abhängt,</w:t>
            </w:r>
          </w:p>
          <w:p w:rsidR="00A74BE4" w:rsidRPr="00281CBD" w:rsidRDefault="00A74BE4" w:rsidP="00210FBF">
            <w:pPr>
              <w:spacing w:before="120" w:after="120"/>
              <w:ind w:left="284" w:hanging="142"/>
            </w:pPr>
            <w:r w:rsidRPr="00281CBD">
              <w:t xml:space="preserve">a) </w:t>
            </w:r>
            <w:r w:rsidRPr="00281CBD">
              <w:tab/>
              <w:t>ist es für die Eingruppierung unschädlich, wenn im Organisations- und Stellenplan zur Besetzung ausgewiesen Stellen nicht besetzt sind,</w:t>
            </w:r>
          </w:p>
          <w:p w:rsidR="00A74BE4" w:rsidRPr="00281CBD" w:rsidRDefault="00A74BE4" w:rsidP="00210FBF">
            <w:pPr>
              <w:spacing w:before="120" w:after="120"/>
              <w:ind w:left="284" w:hanging="142"/>
            </w:pPr>
            <w:r w:rsidRPr="00281CBD">
              <w:t xml:space="preserve">b) </w:t>
            </w:r>
            <w:r w:rsidRPr="00281CBD">
              <w:tab/>
              <w:t>zählen Teilbeschäftigte entsprechend dem Verhältnis der mit ihnen im Arbeits-</w:t>
            </w:r>
            <w:proofErr w:type="spellStart"/>
            <w:r w:rsidRPr="00281CBD">
              <w:t>vertrag</w:t>
            </w:r>
            <w:proofErr w:type="spellEnd"/>
            <w:r w:rsidRPr="00281CBD">
              <w:t xml:space="preserve"> vereinbarten Arbeitszeit zur regelmäßigen Arbeitszeit eines Vollbeschäftigten,</w:t>
            </w:r>
          </w:p>
          <w:p w:rsidR="00A74BE4" w:rsidRPr="00667CF1" w:rsidRDefault="00A74BE4" w:rsidP="00210FBF">
            <w:pPr>
              <w:spacing w:before="120" w:after="120"/>
              <w:ind w:left="284" w:hanging="142"/>
              <w:rPr>
                <w:b/>
              </w:rPr>
            </w:pPr>
            <w:r w:rsidRPr="00281CBD">
              <w:t xml:space="preserve">c) </w:t>
            </w:r>
            <w:r w:rsidRPr="00281CBD">
              <w:tab/>
              <w:t>sind Beschäftigte für Aufgaben von begrenzter Dauer, Aushilfsbeschäftigte sowie Beschäftigte, deren arbeitsvertraglich vereinbarte durchschnittliche regelmäßige Arbeitszeit weniger als die Hälfte der regelmäßigen Arbeitszeit eines Vollbeschäftigten beträgt, nicht zu berücksichtigen.</w:t>
            </w:r>
          </w:p>
        </w:tc>
      </w:tr>
    </w:tbl>
    <w:p w:rsidR="00B34C8B" w:rsidRDefault="00B34C8B"/>
    <w:p w:rsidR="00B34C8B" w:rsidRDefault="00B34C8B">
      <w:r>
        <w:br w:type="page"/>
      </w:r>
    </w:p>
    <w:p w:rsidR="00684A58" w:rsidRDefault="00684A58"/>
    <w:p w:rsidR="00684A58" w:rsidRDefault="00684A58"/>
    <w:tbl>
      <w:tblPr>
        <w:tblStyle w:val="Tabellenraster"/>
        <w:tblW w:w="9747" w:type="dxa"/>
        <w:tblLook w:val="04A0" w:firstRow="1" w:lastRow="0" w:firstColumn="1" w:lastColumn="0" w:noHBand="0" w:noVBand="1"/>
      </w:tblPr>
      <w:tblGrid>
        <w:gridCol w:w="4786"/>
        <w:gridCol w:w="1701"/>
        <w:gridCol w:w="1701"/>
        <w:gridCol w:w="1559"/>
      </w:tblGrid>
      <w:tr w:rsidR="00CD2253" w:rsidRPr="0001508F" w:rsidTr="00210FBF">
        <w:tc>
          <w:tcPr>
            <w:tcW w:w="4786" w:type="dxa"/>
          </w:tcPr>
          <w:p w:rsidR="00B34C8B" w:rsidRPr="00B34C8B" w:rsidRDefault="00B34C8B" w:rsidP="00210FBF">
            <w:pPr>
              <w:spacing w:before="120" w:after="120"/>
              <w:rPr>
                <w:b/>
              </w:rPr>
            </w:pPr>
            <w:r w:rsidRPr="00B34C8B">
              <w:rPr>
                <w:b/>
              </w:rPr>
              <w:t>Merkmal</w:t>
            </w:r>
          </w:p>
          <w:p w:rsidR="00CD2253" w:rsidRPr="00B34C8B" w:rsidRDefault="00CD2253" w:rsidP="00210FBF">
            <w:pPr>
              <w:spacing w:before="120" w:after="120"/>
              <w:rPr>
                <w:b/>
              </w:rPr>
            </w:pPr>
            <w:r w:rsidRPr="00B34C8B">
              <w:rPr>
                <w:b/>
              </w:rPr>
              <w:t>2d. entfallene Merkmale für Kassierer</w:t>
            </w:r>
          </w:p>
          <w:p w:rsidR="00CD2253" w:rsidRPr="00DB5EC0" w:rsidRDefault="00CD2253" w:rsidP="00210FBF">
            <w:pPr>
              <w:spacing w:before="120" w:after="120"/>
            </w:pPr>
          </w:p>
        </w:tc>
        <w:tc>
          <w:tcPr>
            <w:tcW w:w="1701" w:type="dxa"/>
          </w:tcPr>
          <w:p w:rsidR="00CD2253" w:rsidRPr="0001508F" w:rsidRDefault="00CD2253" w:rsidP="00210FBF">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CD2253" w:rsidRPr="0001508F" w:rsidRDefault="00CD2253" w:rsidP="00210FBF">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CD2253" w:rsidRPr="0001508F" w:rsidRDefault="00CD2253" w:rsidP="00210FBF">
            <w:pPr>
              <w:spacing w:before="120" w:after="120"/>
              <w:rPr>
                <w:b/>
              </w:rPr>
            </w:pPr>
            <w:r w:rsidRPr="0001508F">
              <w:rPr>
                <w:b/>
              </w:rPr>
              <w:t>EG TVöD ab</w:t>
            </w:r>
          </w:p>
          <w:p w:rsidR="00CD2253" w:rsidRPr="0001508F" w:rsidRDefault="00CD2253" w:rsidP="00210FBF">
            <w:pPr>
              <w:spacing w:before="120" w:after="120"/>
              <w:rPr>
                <w:b/>
              </w:rPr>
            </w:pPr>
            <w:r w:rsidRPr="0001508F">
              <w:rPr>
                <w:b/>
              </w:rPr>
              <w:t>01.01.2017</w:t>
            </w:r>
          </w:p>
        </w:tc>
      </w:tr>
      <w:tr w:rsidR="00CD2253" w:rsidTr="00210FBF">
        <w:tc>
          <w:tcPr>
            <w:tcW w:w="4786" w:type="dxa"/>
          </w:tcPr>
          <w:p w:rsidR="00CD2253" w:rsidRPr="00703963" w:rsidRDefault="00CD2253" w:rsidP="00210FBF">
            <w:pPr>
              <w:spacing w:before="120" w:after="120"/>
            </w:pPr>
            <w:r w:rsidRPr="00703963">
              <w:t>Kassenboten mit besonderer Verantwortung</w:t>
            </w:r>
          </w:p>
        </w:tc>
        <w:tc>
          <w:tcPr>
            <w:tcW w:w="1701" w:type="dxa"/>
          </w:tcPr>
          <w:p w:rsidR="00CD2253" w:rsidRDefault="00CD2253" w:rsidP="00210FBF">
            <w:pPr>
              <w:spacing w:before="120" w:after="120"/>
            </w:pPr>
            <w:r>
              <w:t>VIII Fgr. 3</w:t>
            </w:r>
          </w:p>
        </w:tc>
        <w:tc>
          <w:tcPr>
            <w:tcW w:w="1701" w:type="dxa"/>
          </w:tcPr>
          <w:p w:rsidR="00CD2253" w:rsidRDefault="00CD2253" w:rsidP="00210FBF">
            <w:pPr>
              <w:spacing w:before="120" w:after="120"/>
            </w:pPr>
            <w:r>
              <w:t>EG 3</w:t>
            </w:r>
          </w:p>
        </w:tc>
        <w:tc>
          <w:tcPr>
            <w:tcW w:w="1559" w:type="dxa"/>
          </w:tcPr>
          <w:p w:rsidR="00CD2253" w:rsidRPr="00E41A97"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Kassierer mit einfachsten Kassengeschäften</w:t>
            </w:r>
          </w:p>
        </w:tc>
        <w:tc>
          <w:tcPr>
            <w:tcW w:w="1701" w:type="dxa"/>
          </w:tcPr>
          <w:p w:rsidR="00CD2253" w:rsidRDefault="00CD2253" w:rsidP="00210FBF">
            <w:pPr>
              <w:spacing w:before="120" w:after="120"/>
            </w:pPr>
            <w:r>
              <w:t>VII Fgr. 4</w:t>
            </w:r>
          </w:p>
        </w:tc>
        <w:tc>
          <w:tcPr>
            <w:tcW w:w="1701" w:type="dxa"/>
          </w:tcPr>
          <w:p w:rsidR="00CD2253" w:rsidRDefault="00CD2253" w:rsidP="00210FBF">
            <w:pPr>
              <w:spacing w:before="120" w:after="120"/>
            </w:pPr>
            <w:r>
              <w:t>EG 5</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Ang. in Kassen mit Onlineverfahren als Terminalkassierer</w:t>
            </w:r>
          </w:p>
        </w:tc>
        <w:tc>
          <w:tcPr>
            <w:tcW w:w="1701" w:type="dxa"/>
          </w:tcPr>
          <w:p w:rsidR="00CD2253" w:rsidRPr="00A73F8A" w:rsidRDefault="00CD2253" w:rsidP="00210FBF">
            <w:pPr>
              <w:spacing w:before="120" w:after="120"/>
            </w:pPr>
            <w:proofErr w:type="spellStart"/>
            <w:r>
              <w:t>VIb</w:t>
            </w:r>
            <w:proofErr w:type="spellEnd"/>
            <w:r>
              <w:t xml:space="preserve"> Fgr. 4</w:t>
            </w:r>
          </w:p>
        </w:tc>
        <w:tc>
          <w:tcPr>
            <w:tcW w:w="1701" w:type="dxa"/>
          </w:tcPr>
          <w:p w:rsidR="00CD2253" w:rsidRPr="00A73F8A" w:rsidRDefault="00CD2253" w:rsidP="00210FBF">
            <w:pPr>
              <w:spacing w:before="120" w:after="120"/>
            </w:pPr>
            <w:r>
              <w:t>EG 6</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Kassierer</w:t>
            </w:r>
          </w:p>
        </w:tc>
        <w:tc>
          <w:tcPr>
            <w:tcW w:w="1701" w:type="dxa"/>
          </w:tcPr>
          <w:p w:rsidR="00CD2253" w:rsidRPr="00A73F8A" w:rsidRDefault="00CD2253" w:rsidP="00210FBF">
            <w:pPr>
              <w:spacing w:before="120" w:after="120"/>
            </w:pPr>
            <w:proofErr w:type="spellStart"/>
            <w:r>
              <w:t>VIb</w:t>
            </w:r>
            <w:proofErr w:type="spellEnd"/>
            <w:r>
              <w:t xml:space="preserve"> Fgr. 5</w:t>
            </w:r>
          </w:p>
        </w:tc>
        <w:tc>
          <w:tcPr>
            <w:tcW w:w="1701" w:type="dxa"/>
          </w:tcPr>
          <w:p w:rsidR="00CD2253" w:rsidRPr="00A73F8A" w:rsidRDefault="00CD2253" w:rsidP="00210FBF">
            <w:pPr>
              <w:spacing w:before="120" w:after="120"/>
            </w:pPr>
            <w:r>
              <w:t>EG 6</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rsidRPr="00302131">
              <w:t>Ang</w:t>
            </w:r>
            <w:r>
              <w:t>.</w:t>
            </w:r>
            <w:r w:rsidRPr="00302131">
              <w:t xml:space="preserve"> in Kassen mit Onlineverfahren als </w:t>
            </w:r>
            <w:proofErr w:type="spellStart"/>
            <w:r w:rsidRPr="00302131">
              <w:t>Termi</w:t>
            </w:r>
            <w:r>
              <w:t>-</w:t>
            </w:r>
            <w:r w:rsidRPr="00302131">
              <w:t>nalkassierer</w:t>
            </w:r>
            <w:proofErr w:type="spellEnd"/>
            <w:r>
              <w:t xml:space="preserve"> mit größerem Kassenverkehr</w:t>
            </w:r>
          </w:p>
        </w:tc>
        <w:tc>
          <w:tcPr>
            <w:tcW w:w="1701" w:type="dxa"/>
          </w:tcPr>
          <w:p w:rsidR="00CD2253" w:rsidRDefault="00CD2253" w:rsidP="00210FBF">
            <w:pPr>
              <w:spacing w:before="120" w:after="120"/>
            </w:pPr>
            <w:proofErr w:type="spellStart"/>
            <w:r>
              <w:t>Vc</w:t>
            </w:r>
            <w:proofErr w:type="spellEnd"/>
            <w:r>
              <w:t xml:space="preserve"> Fgr. 4</w:t>
            </w:r>
          </w:p>
        </w:tc>
        <w:tc>
          <w:tcPr>
            <w:tcW w:w="1701" w:type="dxa"/>
          </w:tcPr>
          <w:p w:rsidR="00CD2253" w:rsidRDefault="00CD2253" w:rsidP="00210FBF">
            <w:pPr>
              <w:spacing w:before="120" w:after="120"/>
            </w:pPr>
            <w:r>
              <w:t>EG 8</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rsidRPr="00302131">
              <w:t>Kassierer</w:t>
            </w:r>
            <w:r>
              <w:t xml:space="preserve"> </w:t>
            </w:r>
            <w:r w:rsidRPr="00302131">
              <w:t>mit größerem Kassenverkehr</w:t>
            </w:r>
          </w:p>
        </w:tc>
        <w:tc>
          <w:tcPr>
            <w:tcW w:w="1701" w:type="dxa"/>
          </w:tcPr>
          <w:p w:rsidR="00CD2253" w:rsidRDefault="00CD2253" w:rsidP="00210FBF">
            <w:pPr>
              <w:spacing w:before="120" w:after="120"/>
            </w:pPr>
            <w:proofErr w:type="spellStart"/>
            <w:r>
              <w:t>Vc</w:t>
            </w:r>
            <w:proofErr w:type="spellEnd"/>
            <w:r>
              <w:t xml:space="preserve"> Fgr. 5</w:t>
            </w:r>
          </w:p>
        </w:tc>
        <w:tc>
          <w:tcPr>
            <w:tcW w:w="1701" w:type="dxa"/>
          </w:tcPr>
          <w:p w:rsidR="00CD2253" w:rsidRDefault="00CD2253" w:rsidP="00210FBF">
            <w:pPr>
              <w:spacing w:before="120" w:after="120"/>
            </w:pPr>
            <w:r>
              <w:t>EG 8</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rsidRPr="009C2B84">
              <w:t>Ang. in Kassen m</w:t>
            </w:r>
            <w:r>
              <w:t>it</w:t>
            </w:r>
            <w:r w:rsidRPr="009C2B84">
              <w:t xml:space="preserve"> Onlineverfahren</w:t>
            </w:r>
            <w:r>
              <w:t>,</w:t>
            </w:r>
            <w:r w:rsidRPr="009C2B84">
              <w:t xml:space="preserve"> Terminal</w:t>
            </w:r>
            <w:r>
              <w:t>-</w:t>
            </w:r>
            <w:r w:rsidRPr="009C2B84">
              <w:t xml:space="preserve">kassierer mit </w:t>
            </w:r>
            <w:r>
              <w:t>umfangreichem</w:t>
            </w:r>
            <w:r w:rsidRPr="009C2B84">
              <w:t xml:space="preserve"> Kassenverkehr</w:t>
            </w:r>
          </w:p>
        </w:tc>
        <w:tc>
          <w:tcPr>
            <w:tcW w:w="1701" w:type="dxa"/>
          </w:tcPr>
          <w:p w:rsidR="00CD2253" w:rsidRPr="00A06DCE" w:rsidRDefault="00CD2253" w:rsidP="00210FBF">
            <w:pPr>
              <w:spacing w:before="120" w:after="120"/>
            </w:pPr>
            <w:proofErr w:type="spellStart"/>
            <w:r w:rsidRPr="00A06DCE">
              <w:t>Vb</w:t>
            </w:r>
            <w:proofErr w:type="spellEnd"/>
            <w:r w:rsidRPr="00A06DCE">
              <w:t xml:space="preserve"> Fgr. 4</w:t>
            </w:r>
          </w:p>
        </w:tc>
        <w:tc>
          <w:tcPr>
            <w:tcW w:w="1701" w:type="dxa"/>
          </w:tcPr>
          <w:p w:rsidR="00CD2253" w:rsidRPr="00A06DCE" w:rsidRDefault="00CD2253" w:rsidP="00210FBF">
            <w:pPr>
              <w:spacing w:before="120" w:after="120"/>
            </w:pPr>
            <w:r w:rsidRPr="00A06DCE">
              <w:t>EG 9 -klein-</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Kassierer, die auch den Geldverkehr mit den Zentralkassen sowie den Geldausgleich mit den Schalterkassen der Hauptstelle oder mit Geschäftsstellen zu bewirken haben</w:t>
            </w:r>
          </w:p>
        </w:tc>
        <w:tc>
          <w:tcPr>
            <w:tcW w:w="1701" w:type="dxa"/>
          </w:tcPr>
          <w:p w:rsidR="00CD2253" w:rsidRPr="00A06DCE" w:rsidRDefault="00CD2253" w:rsidP="00210FBF">
            <w:pPr>
              <w:spacing w:before="120" w:after="120"/>
            </w:pPr>
            <w:proofErr w:type="spellStart"/>
            <w:r w:rsidRPr="00A06DCE">
              <w:t>Vb</w:t>
            </w:r>
            <w:proofErr w:type="spellEnd"/>
            <w:r w:rsidRPr="00A06DCE">
              <w:t xml:space="preserve"> Fgr. 5</w:t>
            </w:r>
          </w:p>
        </w:tc>
        <w:tc>
          <w:tcPr>
            <w:tcW w:w="1701" w:type="dxa"/>
          </w:tcPr>
          <w:p w:rsidR="00CD2253" w:rsidRPr="00A06DCE" w:rsidRDefault="00CD2253" w:rsidP="00210FBF">
            <w:pPr>
              <w:spacing w:before="120" w:after="120"/>
            </w:pPr>
            <w:r w:rsidRPr="00A06DCE">
              <w:t>EG 9 -klein-</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Pr="009C2B84" w:rsidRDefault="00CD2253" w:rsidP="00210FBF">
            <w:pPr>
              <w:tabs>
                <w:tab w:val="left" w:pos="1050"/>
              </w:tabs>
              <w:spacing w:before="120" w:after="120"/>
            </w:pPr>
            <w:r>
              <w:t>K</w:t>
            </w:r>
            <w:r w:rsidRPr="009C2B84">
              <w:t>assierer mit umfangreichem Kassenverkehr</w:t>
            </w:r>
          </w:p>
        </w:tc>
        <w:tc>
          <w:tcPr>
            <w:tcW w:w="1701" w:type="dxa"/>
          </w:tcPr>
          <w:p w:rsidR="00CD2253" w:rsidRPr="00A06DCE" w:rsidRDefault="00CD2253" w:rsidP="00210FBF">
            <w:pPr>
              <w:spacing w:before="120" w:after="120"/>
            </w:pPr>
            <w:proofErr w:type="spellStart"/>
            <w:r w:rsidRPr="00A06DCE">
              <w:t>Vb</w:t>
            </w:r>
            <w:proofErr w:type="spellEnd"/>
            <w:r w:rsidRPr="00A06DCE">
              <w:t xml:space="preserve"> Fgr. 6</w:t>
            </w:r>
          </w:p>
        </w:tc>
        <w:tc>
          <w:tcPr>
            <w:tcW w:w="1701" w:type="dxa"/>
          </w:tcPr>
          <w:p w:rsidR="00CD2253" w:rsidRPr="00A06DCE" w:rsidRDefault="00CD2253" w:rsidP="00210FBF">
            <w:pPr>
              <w:spacing w:before="120" w:after="120"/>
            </w:pPr>
            <w:r w:rsidRPr="00A06DCE">
              <w:t>EG 9 -klein-</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Kassierer, die ausschließlich oder überwiegend den Geldverkehr mit den Zentralkassen sowie täglich den Geldausgleich mit mind. 20 Schalterkassen der Hauptstelle oder Geschäftsstellen zu bewirken haben</w:t>
            </w:r>
          </w:p>
        </w:tc>
        <w:tc>
          <w:tcPr>
            <w:tcW w:w="1701" w:type="dxa"/>
          </w:tcPr>
          <w:p w:rsidR="00CD2253" w:rsidRPr="00A06DCE" w:rsidRDefault="00CD2253" w:rsidP="00210FBF">
            <w:pPr>
              <w:spacing w:before="120" w:after="120"/>
            </w:pPr>
            <w:proofErr w:type="spellStart"/>
            <w:r>
              <w:t>I</w:t>
            </w:r>
            <w:r w:rsidRPr="00A06DCE">
              <w:t>Vb</w:t>
            </w:r>
            <w:proofErr w:type="spellEnd"/>
            <w:r w:rsidRPr="00A06DCE">
              <w:t xml:space="preserve"> Fgr. </w:t>
            </w:r>
            <w:r>
              <w:t>3</w:t>
            </w:r>
          </w:p>
        </w:tc>
        <w:tc>
          <w:tcPr>
            <w:tcW w:w="1701" w:type="dxa"/>
          </w:tcPr>
          <w:p w:rsidR="00CD2253" w:rsidRPr="00A06DCE" w:rsidRDefault="00CD2253" w:rsidP="00210FBF">
            <w:pPr>
              <w:spacing w:before="120" w:after="120"/>
            </w:pPr>
            <w:r w:rsidRPr="00A06DCE">
              <w:t>EG 9</w:t>
            </w:r>
          </w:p>
        </w:tc>
        <w:tc>
          <w:tcPr>
            <w:tcW w:w="1559" w:type="dxa"/>
          </w:tcPr>
          <w:p w:rsidR="00CD2253" w:rsidRDefault="00CD2253" w:rsidP="00210FBF">
            <w:pPr>
              <w:spacing w:before="120" w:after="120"/>
              <w:rPr>
                <w:b/>
              </w:rPr>
            </w:pPr>
            <w:r>
              <w:rPr>
                <w:b/>
              </w:rPr>
              <w:t>entfallen</w:t>
            </w:r>
          </w:p>
        </w:tc>
      </w:tr>
      <w:tr w:rsidR="00CD2253" w:rsidTr="00210FBF">
        <w:tc>
          <w:tcPr>
            <w:tcW w:w="4786" w:type="dxa"/>
          </w:tcPr>
          <w:p w:rsidR="00CD2253" w:rsidRDefault="00CD2253" w:rsidP="00210FBF">
            <w:pPr>
              <w:tabs>
                <w:tab w:val="left" w:pos="1050"/>
              </w:tabs>
              <w:spacing w:before="120" w:after="120"/>
            </w:pPr>
            <w:r>
              <w:t>Kassierer, die ausschließlich oder überwiegend den Geldverkehr mit den Zentralkassen sowie täglich den Geldausgleich mit mind. 50 Schalterkassen der Hauptstelle oder Geschäftsstellen zu bewirken haben</w:t>
            </w:r>
          </w:p>
        </w:tc>
        <w:tc>
          <w:tcPr>
            <w:tcW w:w="1701" w:type="dxa"/>
          </w:tcPr>
          <w:p w:rsidR="00CD2253" w:rsidRPr="00A06DCE" w:rsidRDefault="00CD2253" w:rsidP="00210FBF">
            <w:pPr>
              <w:spacing w:before="120" w:after="120"/>
            </w:pPr>
            <w:proofErr w:type="spellStart"/>
            <w:r>
              <w:t>I</w:t>
            </w:r>
            <w:r w:rsidRPr="00A06DCE">
              <w:t>V</w:t>
            </w:r>
            <w:r>
              <w:t>a</w:t>
            </w:r>
            <w:proofErr w:type="spellEnd"/>
            <w:r w:rsidRPr="00A06DCE">
              <w:t xml:space="preserve"> Fgr. </w:t>
            </w:r>
            <w:r>
              <w:t>3</w:t>
            </w:r>
          </w:p>
        </w:tc>
        <w:tc>
          <w:tcPr>
            <w:tcW w:w="1701" w:type="dxa"/>
          </w:tcPr>
          <w:p w:rsidR="00CD2253" w:rsidRPr="00A06DCE" w:rsidRDefault="00CD2253" w:rsidP="00210FBF">
            <w:pPr>
              <w:spacing w:before="120" w:after="120"/>
            </w:pPr>
            <w:r w:rsidRPr="00A06DCE">
              <w:t xml:space="preserve">EG </w:t>
            </w:r>
            <w:r>
              <w:t>10</w:t>
            </w:r>
          </w:p>
        </w:tc>
        <w:tc>
          <w:tcPr>
            <w:tcW w:w="1559" w:type="dxa"/>
          </w:tcPr>
          <w:p w:rsidR="00CD2253" w:rsidRDefault="00CD2253" w:rsidP="00210FBF">
            <w:pPr>
              <w:spacing w:before="120" w:after="120"/>
              <w:rPr>
                <w:b/>
              </w:rPr>
            </w:pPr>
            <w:r>
              <w:rPr>
                <w:b/>
              </w:rPr>
              <w:t>entfallen</w:t>
            </w:r>
          </w:p>
        </w:tc>
      </w:tr>
    </w:tbl>
    <w:p w:rsidR="00B34C8B" w:rsidRDefault="00B34C8B"/>
    <w:p w:rsidR="00B34C8B" w:rsidRDefault="00B34C8B">
      <w:r>
        <w:br w:type="page"/>
      </w:r>
    </w:p>
    <w:tbl>
      <w:tblPr>
        <w:tblStyle w:val="Tabellenraster"/>
        <w:tblW w:w="9747" w:type="dxa"/>
        <w:tblLook w:val="04A0" w:firstRow="1" w:lastRow="0" w:firstColumn="1" w:lastColumn="0" w:noHBand="0" w:noVBand="1"/>
      </w:tblPr>
      <w:tblGrid>
        <w:gridCol w:w="4786"/>
        <w:gridCol w:w="1701"/>
        <w:gridCol w:w="1701"/>
        <w:gridCol w:w="1559"/>
      </w:tblGrid>
      <w:tr w:rsidR="00CD2253" w:rsidRPr="0001508F" w:rsidTr="00CD2253">
        <w:tc>
          <w:tcPr>
            <w:tcW w:w="4786" w:type="dxa"/>
          </w:tcPr>
          <w:p w:rsidR="00B34C8B" w:rsidRPr="00B34C8B" w:rsidRDefault="00B34C8B" w:rsidP="00210FBF">
            <w:pPr>
              <w:spacing w:before="120" w:after="120"/>
              <w:rPr>
                <w:b/>
              </w:rPr>
            </w:pPr>
            <w:r w:rsidRPr="00B34C8B">
              <w:rPr>
                <w:b/>
              </w:rPr>
              <w:t>Merkmale</w:t>
            </w:r>
          </w:p>
          <w:p w:rsidR="00CD2253" w:rsidRPr="00DB5EC0" w:rsidRDefault="00CD2253" w:rsidP="00B34C8B">
            <w:pPr>
              <w:spacing w:before="120" w:after="120"/>
            </w:pPr>
            <w:r w:rsidRPr="00B34C8B">
              <w:rPr>
                <w:b/>
              </w:rPr>
              <w:t>2e. entfallene Stellvertreterfunktionen</w:t>
            </w:r>
          </w:p>
        </w:tc>
        <w:tc>
          <w:tcPr>
            <w:tcW w:w="1701" w:type="dxa"/>
          </w:tcPr>
          <w:p w:rsidR="00CD2253" w:rsidRPr="0001508F" w:rsidRDefault="00CD2253" w:rsidP="00210FBF">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CD2253" w:rsidRPr="0001508F" w:rsidRDefault="00CD2253" w:rsidP="00210FBF">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CD2253" w:rsidRPr="0001508F" w:rsidRDefault="00CD2253" w:rsidP="00210FBF">
            <w:pPr>
              <w:spacing w:before="120" w:after="120"/>
              <w:rPr>
                <w:b/>
              </w:rPr>
            </w:pPr>
            <w:r w:rsidRPr="0001508F">
              <w:rPr>
                <w:b/>
              </w:rPr>
              <w:t>EG TVöD ab</w:t>
            </w:r>
          </w:p>
          <w:p w:rsidR="00CD2253" w:rsidRPr="0001508F" w:rsidRDefault="00CD2253" w:rsidP="00210FBF">
            <w:pPr>
              <w:spacing w:before="120" w:after="120"/>
              <w:rPr>
                <w:b/>
              </w:rPr>
            </w:pPr>
            <w:r w:rsidRPr="0001508F">
              <w:rPr>
                <w:b/>
              </w:rPr>
              <w:t>01.01.2017</w:t>
            </w:r>
          </w:p>
        </w:tc>
      </w:tr>
      <w:tr w:rsidR="00684A58" w:rsidTr="00684A58">
        <w:tc>
          <w:tcPr>
            <w:tcW w:w="4786" w:type="dxa"/>
          </w:tcPr>
          <w:p w:rsidR="00684A58" w:rsidRDefault="00684A58" w:rsidP="00FF0F4D">
            <w:pPr>
              <w:tabs>
                <w:tab w:val="left" w:pos="1050"/>
              </w:tabs>
              <w:spacing w:before="120" w:after="120"/>
            </w:pPr>
            <w:r>
              <w:t>8. Ausdrücklich bestellte ständige Vertreter eines in Verg.Gr. III eingruppierten Gruppen-, Geschäftsstellen- oder Abteilungsleiters.</w:t>
            </w:r>
          </w:p>
        </w:tc>
        <w:tc>
          <w:tcPr>
            <w:tcW w:w="1701" w:type="dxa"/>
          </w:tcPr>
          <w:p w:rsidR="00684A58" w:rsidRDefault="00684A58" w:rsidP="00FF0F4D">
            <w:pPr>
              <w:spacing w:before="120" w:after="120"/>
            </w:pPr>
            <w:proofErr w:type="spellStart"/>
            <w:r>
              <w:t>IVa</w:t>
            </w:r>
            <w:proofErr w:type="spellEnd"/>
            <w:r>
              <w:t xml:space="preserve"> Fgr. 8</w:t>
            </w:r>
          </w:p>
        </w:tc>
        <w:tc>
          <w:tcPr>
            <w:tcW w:w="1701" w:type="dxa"/>
          </w:tcPr>
          <w:p w:rsidR="00684A58" w:rsidRDefault="00684A58" w:rsidP="00FF0F4D">
            <w:pPr>
              <w:spacing w:before="120" w:after="120"/>
            </w:pPr>
            <w:r>
              <w:t>EG 10</w:t>
            </w:r>
          </w:p>
        </w:tc>
        <w:tc>
          <w:tcPr>
            <w:tcW w:w="1559" w:type="dxa"/>
          </w:tcPr>
          <w:p w:rsidR="00684A58" w:rsidRDefault="00B34C8B" w:rsidP="00FF0F4D">
            <w:pPr>
              <w:spacing w:before="120" w:after="120"/>
              <w:rPr>
                <w:b/>
              </w:rPr>
            </w:pPr>
            <w:r>
              <w:rPr>
                <w:b/>
              </w:rPr>
              <w:t>entfallen</w:t>
            </w:r>
          </w:p>
        </w:tc>
      </w:tr>
      <w:tr w:rsidR="00684A58" w:rsidTr="00684A58">
        <w:tc>
          <w:tcPr>
            <w:tcW w:w="4786" w:type="dxa"/>
          </w:tcPr>
          <w:p w:rsidR="00684A58" w:rsidRDefault="00684A58" w:rsidP="00FF0F4D">
            <w:pPr>
              <w:tabs>
                <w:tab w:val="left" w:pos="1050"/>
              </w:tabs>
              <w:spacing w:before="120" w:after="120"/>
            </w:pPr>
            <w:r>
              <w:t xml:space="preserve">Ausdrücklich bestellte ständige Vertreter eines in Verg.Gr. II eingruppierten Gruppen-, Geschäftsstellen- oder Abteilungsleiter sowie eines in Verg.Gr. </w:t>
            </w:r>
            <w:proofErr w:type="spellStart"/>
            <w:r>
              <w:t>Ib</w:t>
            </w:r>
            <w:proofErr w:type="spellEnd"/>
            <w:r>
              <w:t xml:space="preserve"> Fgr. 4 eingruppierten Geschäftsstellenleiters oder eines in Verg.Gr. </w:t>
            </w:r>
            <w:proofErr w:type="spellStart"/>
            <w:r>
              <w:t>Ib</w:t>
            </w:r>
            <w:proofErr w:type="spellEnd"/>
            <w:r>
              <w:t xml:space="preserve"> Fgr. 6 eingruppierten Abteilungsleiters.</w:t>
            </w:r>
          </w:p>
        </w:tc>
        <w:tc>
          <w:tcPr>
            <w:tcW w:w="1701" w:type="dxa"/>
          </w:tcPr>
          <w:p w:rsidR="00684A58" w:rsidRDefault="00684A58" w:rsidP="00FF0F4D">
            <w:pPr>
              <w:spacing w:before="120" w:after="120"/>
            </w:pPr>
            <w:r>
              <w:t>III Fgr. 8</w:t>
            </w:r>
          </w:p>
        </w:tc>
        <w:tc>
          <w:tcPr>
            <w:tcW w:w="1701" w:type="dxa"/>
          </w:tcPr>
          <w:p w:rsidR="00684A58" w:rsidRDefault="00684A58" w:rsidP="006961EA">
            <w:pPr>
              <w:spacing w:before="120" w:after="120"/>
            </w:pPr>
            <w:r>
              <w:t>EG 1</w:t>
            </w:r>
            <w:r w:rsidR="006961EA">
              <w:t>1</w:t>
            </w:r>
          </w:p>
        </w:tc>
        <w:tc>
          <w:tcPr>
            <w:tcW w:w="1559" w:type="dxa"/>
          </w:tcPr>
          <w:p w:rsidR="00684A58" w:rsidRDefault="00B34C8B" w:rsidP="00FF0F4D">
            <w:pPr>
              <w:spacing w:before="120" w:after="120"/>
              <w:rPr>
                <w:b/>
              </w:rPr>
            </w:pPr>
            <w:r w:rsidRPr="00B34C8B">
              <w:rPr>
                <w:b/>
              </w:rPr>
              <w:t>entfallen</w:t>
            </w:r>
          </w:p>
        </w:tc>
      </w:tr>
      <w:tr w:rsidR="00684A58" w:rsidTr="00FF0F4D">
        <w:tc>
          <w:tcPr>
            <w:tcW w:w="4786" w:type="dxa"/>
          </w:tcPr>
          <w:p w:rsidR="00684A58" w:rsidRDefault="00684A58" w:rsidP="00FF0F4D">
            <w:pPr>
              <w:tabs>
                <w:tab w:val="left" w:pos="1050"/>
              </w:tabs>
              <w:spacing w:before="120" w:after="120"/>
            </w:pPr>
            <w:r>
              <w:t xml:space="preserve">Ausdrücklich bestellte ständige Vertreter eines in Verg.Gr. </w:t>
            </w:r>
            <w:proofErr w:type="spellStart"/>
            <w:r>
              <w:t>Ib</w:t>
            </w:r>
            <w:proofErr w:type="spellEnd"/>
            <w:r>
              <w:t xml:space="preserve"> Fgr. 3 eingruppierten Geschäftsstellen- oder eines in Verg.Gr. </w:t>
            </w:r>
            <w:proofErr w:type="spellStart"/>
            <w:r>
              <w:t>Ib</w:t>
            </w:r>
            <w:proofErr w:type="spellEnd"/>
            <w:r>
              <w:t xml:space="preserve"> Fgr. 5 eingruppierten Abteilungsleiters.</w:t>
            </w:r>
          </w:p>
        </w:tc>
        <w:tc>
          <w:tcPr>
            <w:tcW w:w="1701" w:type="dxa"/>
          </w:tcPr>
          <w:p w:rsidR="00684A58" w:rsidRDefault="00684A58" w:rsidP="00FF0F4D">
            <w:pPr>
              <w:spacing w:before="120" w:after="120"/>
            </w:pPr>
            <w:r>
              <w:t>II Fgr. 10</w:t>
            </w:r>
          </w:p>
        </w:tc>
        <w:tc>
          <w:tcPr>
            <w:tcW w:w="1701" w:type="dxa"/>
          </w:tcPr>
          <w:p w:rsidR="00684A58" w:rsidRDefault="00684A58" w:rsidP="00FF0F4D">
            <w:pPr>
              <w:spacing w:before="120" w:after="120"/>
            </w:pPr>
            <w:r>
              <w:t>EG 13</w:t>
            </w:r>
          </w:p>
        </w:tc>
        <w:tc>
          <w:tcPr>
            <w:tcW w:w="1559" w:type="dxa"/>
          </w:tcPr>
          <w:p w:rsidR="00684A58" w:rsidRDefault="00B34C8B" w:rsidP="00FF0F4D">
            <w:pPr>
              <w:spacing w:before="120" w:after="120"/>
              <w:rPr>
                <w:b/>
              </w:rPr>
            </w:pPr>
            <w:r w:rsidRPr="00B34C8B">
              <w:rPr>
                <w:b/>
              </w:rPr>
              <w:t>entfallen</w:t>
            </w:r>
          </w:p>
        </w:tc>
      </w:tr>
      <w:tr w:rsidR="00684A58" w:rsidTr="00FF0F4D">
        <w:tc>
          <w:tcPr>
            <w:tcW w:w="4786" w:type="dxa"/>
          </w:tcPr>
          <w:p w:rsidR="00684A58" w:rsidRDefault="00684A58" w:rsidP="00FF0F4D">
            <w:pPr>
              <w:tabs>
                <w:tab w:val="left" w:pos="1050"/>
              </w:tabs>
              <w:spacing w:before="120" w:after="120"/>
            </w:pPr>
            <w:r>
              <w:t xml:space="preserve">Ausdrücklich bestellte ständige Vertreter eines </w:t>
            </w:r>
            <w:r>
              <w:lastRenderedPageBreak/>
              <w:t>in Verg.Gr. I eingruppierten Abteilungsleiters.</w:t>
            </w:r>
          </w:p>
        </w:tc>
        <w:tc>
          <w:tcPr>
            <w:tcW w:w="1701" w:type="dxa"/>
          </w:tcPr>
          <w:p w:rsidR="00684A58" w:rsidRDefault="00684A58" w:rsidP="00FF0F4D">
            <w:pPr>
              <w:spacing w:before="120" w:after="120"/>
            </w:pPr>
            <w:r>
              <w:lastRenderedPageBreak/>
              <w:t>Ia Fgr. 10</w:t>
            </w:r>
          </w:p>
        </w:tc>
        <w:tc>
          <w:tcPr>
            <w:tcW w:w="1701" w:type="dxa"/>
          </w:tcPr>
          <w:p w:rsidR="00684A58" w:rsidRDefault="00684A58" w:rsidP="00FF0F4D">
            <w:pPr>
              <w:spacing w:before="120" w:after="120"/>
            </w:pPr>
            <w:r>
              <w:t>EG 15</w:t>
            </w:r>
          </w:p>
        </w:tc>
        <w:tc>
          <w:tcPr>
            <w:tcW w:w="1559" w:type="dxa"/>
          </w:tcPr>
          <w:p w:rsidR="00684A58" w:rsidRDefault="00B34C8B" w:rsidP="00FF0F4D">
            <w:pPr>
              <w:spacing w:before="120" w:after="120"/>
              <w:rPr>
                <w:b/>
              </w:rPr>
            </w:pPr>
            <w:r w:rsidRPr="00B34C8B">
              <w:rPr>
                <w:b/>
              </w:rPr>
              <w:t>entfallen</w:t>
            </w:r>
          </w:p>
        </w:tc>
      </w:tr>
    </w:tbl>
    <w:p w:rsidR="00B24CA2" w:rsidRDefault="00B24CA2"/>
    <w:sectPr w:rsidR="00B24CA2"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BE5"/>
    <w:rsid w:val="0001508F"/>
    <w:rsid w:val="000843D7"/>
    <w:rsid w:val="000B4891"/>
    <w:rsid w:val="000C1681"/>
    <w:rsid w:val="000D4535"/>
    <w:rsid w:val="000F37AD"/>
    <w:rsid w:val="001127F0"/>
    <w:rsid w:val="00114A60"/>
    <w:rsid w:val="00136548"/>
    <w:rsid w:val="00141E3F"/>
    <w:rsid w:val="00196533"/>
    <w:rsid w:val="00196B5F"/>
    <w:rsid w:val="001C0147"/>
    <w:rsid w:val="001D1BEA"/>
    <w:rsid w:val="0024307F"/>
    <w:rsid w:val="00243F5F"/>
    <w:rsid w:val="00256218"/>
    <w:rsid w:val="00281CBD"/>
    <w:rsid w:val="00302131"/>
    <w:rsid w:val="003170D8"/>
    <w:rsid w:val="00364705"/>
    <w:rsid w:val="00374012"/>
    <w:rsid w:val="003D7041"/>
    <w:rsid w:val="003E343F"/>
    <w:rsid w:val="003E4B8B"/>
    <w:rsid w:val="004175F2"/>
    <w:rsid w:val="00431B6B"/>
    <w:rsid w:val="004453B5"/>
    <w:rsid w:val="00445EAD"/>
    <w:rsid w:val="004670A8"/>
    <w:rsid w:val="004A1DEE"/>
    <w:rsid w:val="004C696E"/>
    <w:rsid w:val="004E18E1"/>
    <w:rsid w:val="004E468F"/>
    <w:rsid w:val="004E46E9"/>
    <w:rsid w:val="004E6FE0"/>
    <w:rsid w:val="004F5823"/>
    <w:rsid w:val="00553998"/>
    <w:rsid w:val="00567D13"/>
    <w:rsid w:val="005769AF"/>
    <w:rsid w:val="005B2BE9"/>
    <w:rsid w:val="005D197E"/>
    <w:rsid w:val="005F2186"/>
    <w:rsid w:val="0063135D"/>
    <w:rsid w:val="006447E3"/>
    <w:rsid w:val="00665954"/>
    <w:rsid w:val="00667CF1"/>
    <w:rsid w:val="00670D0B"/>
    <w:rsid w:val="00684A58"/>
    <w:rsid w:val="006961EA"/>
    <w:rsid w:val="006B591F"/>
    <w:rsid w:val="00703963"/>
    <w:rsid w:val="0071573D"/>
    <w:rsid w:val="00735B2A"/>
    <w:rsid w:val="00757BBA"/>
    <w:rsid w:val="0078025D"/>
    <w:rsid w:val="00781935"/>
    <w:rsid w:val="00782911"/>
    <w:rsid w:val="00795937"/>
    <w:rsid w:val="007B23EB"/>
    <w:rsid w:val="007D5DD2"/>
    <w:rsid w:val="007D6D9D"/>
    <w:rsid w:val="007E5A13"/>
    <w:rsid w:val="00812D1B"/>
    <w:rsid w:val="008139B0"/>
    <w:rsid w:val="0081598C"/>
    <w:rsid w:val="008330F7"/>
    <w:rsid w:val="00840B30"/>
    <w:rsid w:val="00847F0C"/>
    <w:rsid w:val="0085691A"/>
    <w:rsid w:val="0089162B"/>
    <w:rsid w:val="008B2EAD"/>
    <w:rsid w:val="008F2507"/>
    <w:rsid w:val="00976490"/>
    <w:rsid w:val="0098061F"/>
    <w:rsid w:val="009A7EC0"/>
    <w:rsid w:val="009B0BD1"/>
    <w:rsid w:val="009B1A3E"/>
    <w:rsid w:val="009B790A"/>
    <w:rsid w:val="009C2B84"/>
    <w:rsid w:val="00A06DCE"/>
    <w:rsid w:val="00A12C02"/>
    <w:rsid w:val="00A30E0C"/>
    <w:rsid w:val="00A35D39"/>
    <w:rsid w:val="00A4425D"/>
    <w:rsid w:val="00A73F8A"/>
    <w:rsid w:val="00A74BE4"/>
    <w:rsid w:val="00AE00BF"/>
    <w:rsid w:val="00AF03A0"/>
    <w:rsid w:val="00AF1BB0"/>
    <w:rsid w:val="00B118BC"/>
    <w:rsid w:val="00B24CA2"/>
    <w:rsid w:val="00B34C8B"/>
    <w:rsid w:val="00B65B9B"/>
    <w:rsid w:val="00B907B7"/>
    <w:rsid w:val="00B91BF7"/>
    <w:rsid w:val="00BC223E"/>
    <w:rsid w:val="00BC6D1A"/>
    <w:rsid w:val="00BE1EBE"/>
    <w:rsid w:val="00BF5D01"/>
    <w:rsid w:val="00C27548"/>
    <w:rsid w:val="00C2788B"/>
    <w:rsid w:val="00C401C5"/>
    <w:rsid w:val="00C54137"/>
    <w:rsid w:val="00C57D48"/>
    <w:rsid w:val="00C63756"/>
    <w:rsid w:val="00C638C0"/>
    <w:rsid w:val="00CD2253"/>
    <w:rsid w:val="00CD40F9"/>
    <w:rsid w:val="00CD48A0"/>
    <w:rsid w:val="00CD7994"/>
    <w:rsid w:val="00CE31B9"/>
    <w:rsid w:val="00CF52E3"/>
    <w:rsid w:val="00D16703"/>
    <w:rsid w:val="00D72AE3"/>
    <w:rsid w:val="00D72B2B"/>
    <w:rsid w:val="00D96798"/>
    <w:rsid w:val="00DA46EA"/>
    <w:rsid w:val="00DB5EC0"/>
    <w:rsid w:val="00DC170B"/>
    <w:rsid w:val="00DF2D86"/>
    <w:rsid w:val="00E00484"/>
    <w:rsid w:val="00E04CD2"/>
    <w:rsid w:val="00E240DD"/>
    <w:rsid w:val="00E41A97"/>
    <w:rsid w:val="00E713CC"/>
    <w:rsid w:val="00E96772"/>
    <w:rsid w:val="00F138ED"/>
    <w:rsid w:val="00F23247"/>
    <w:rsid w:val="00F471EB"/>
    <w:rsid w:val="00F626E7"/>
    <w:rsid w:val="00F96B25"/>
    <w:rsid w:val="00FC4438"/>
    <w:rsid w:val="00FF0F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95937"/>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FF0F4D"/>
    <w:rPr>
      <w:rFonts w:ascii="Tahoma" w:hAnsi="Tahoma" w:cs="Tahoma"/>
      <w:sz w:val="16"/>
      <w:szCs w:val="16"/>
    </w:rPr>
  </w:style>
  <w:style w:type="character" w:customStyle="1" w:styleId="SprechblasentextZchn">
    <w:name w:val="Sprechblasentext Zchn"/>
    <w:basedOn w:val="Absatz-Standardschriftart"/>
    <w:link w:val="Sprechblasentext"/>
    <w:semiHidden/>
    <w:rsid w:val="00FF0F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95937"/>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FF0F4D"/>
    <w:rPr>
      <w:rFonts w:ascii="Tahoma" w:hAnsi="Tahoma" w:cs="Tahoma"/>
      <w:sz w:val="16"/>
      <w:szCs w:val="16"/>
    </w:rPr>
  </w:style>
  <w:style w:type="character" w:customStyle="1" w:styleId="SprechblasentextZchn">
    <w:name w:val="Sprechblasentext Zchn"/>
    <w:basedOn w:val="Absatz-Standardschriftart"/>
    <w:link w:val="Sprechblasentext"/>
    <w:semiHidden/>
    <w:rsid w:val="00FF0F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6C90-98D8-478D-8679-9ADA3B67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C67D9649.dotm</Template>
  <TotalTime>0</TotalTime>
  <Pages>11</Pages>
  <Words>2445</Words>
  <Characters>15409</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cp:lastPrinted>2016-10-12T04:01:00Z</cp:lastPrinted>
  <dcterms:created xsi:type="dcterms:W3CDTF">2016-10-12T07:48:00Z</dcterms:created>
  <dcterms:modified xsi:type="dcterms:W3CDTF">2016-10-12T07:48:00Z</dcterms:modified>
</cp:coreProperties>
</file>